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2"/>
        <w:gridCol w:w="739"/>
        <w:gridCol w:w="4822"/>
      </w:tblGrid>
      <w:tr w:rsidR="002969E2" w14:paraId="77ED1D84" w14:textId="77777777" w:rsidTr="00EE2DF3">
        <w:trPr>
          <w:trHeight w:val="426"/>
        </w:trPr>
        <w:tc>
          <w:tcPr>
            <w:tcW w:w="5782" w:type="dxa"/>
            <w:vMerge w:val="restart"/>
            <w:shd w:val="clear" w:color="auto" w:fill="A71121"/>
            <w:tcMar>
              <w:right w:w="510" w:type="dxa"/>
            </w:tcMar>
            <w:vAlign w:val="center"/>
          </w:tcPr>
          <w:p w14:paraId="441A8A3F" w14:textId="77777777" w:rsidR="001E53B3" w:rsidRPr="00FE4880" w:rsidRDefault="001E53B3" w:rsidP="001E53B3">
            <w:pPr>
              <w:jc w:val="right"/>
              <w:rPr>
                <w:rFonts w:ascii="Arial" w:hAnsi="Arial" w:cs="Arial"/>
                <w:i/>
                <w:iCs/>
                <w:color w:val="FFFFFF" w:themeColor="background1"/>
                <w:sz w:val="24"/>
                <w:szCs w:val="24"/>
                <w:lang w:eastAsia="zh-TW"/>
                <w14:textOutline w14:w="9525" w14:cap="rnd" w14:cmpd="sng" w14:algn="ctr">
                  <w14:noFill/>
                  <w14:prstDash w14:val="solid"/>
                  <w14:bevel/>
                </w14:textOutline>
              </w:rPr>
            </w:pPr>
            <w:r w:rsidRPr="00EE2DF3">
              <w:rPr>
                <w:rFonts w:ascii="Arial" w:hAnsi="Arial" w:cs="Arial"/>
                <w:i/>
                <w:iCs/>
                <w:color w:val="FFFFFF" w:themeColor="background1"/>
                <w:sz w:val="24"/>
                <w:szCs w:val="24"/>
                <w:shd w:val="clear" w:color="auto" w:fill="A71121"/>
                <w:lang w:eastAsia="zh-TW"/>
                <w14:textOutline w14:w="9525" w14:cap="rnd" w14:cmpd="sng" w14:algn="ctr">
                  <w14:noFill/>
                  <w14:prstDash w14:val="solid"/>
                  <w14:bevel/>
                </w14:textOutline>
              </w:rPr>
              <w:t>Sales</w:t>
            </w:r>
            <w:r w:rsidRPr="00FE4880">
              <w:rPr>
                <w:rFonts w:ascii="Arial" w:hAnsi="Arial" w:cs="Arial"/>
                <w:i/>
                <w:iCs/>
                <w:color w:val="FFFFFF" w:themeColor="background1"/>
                <w:sz w:val="24"/>
                <w:szCs w:val="24"/>
                <w:lang w:eastAsia="zh-TW"/>
                <w14:textOutline w14:w="9525" w14:cap="rnd" w14:cmpd="sng" w14:algn="ctr">
                  <w14:noFill/>
                  <w14:prstDash w14:val="solid"/>
                  <w14:bevel/>
                </w14:textOutline>
              </w:rPr>
              <w:t xml:space="preserve"> Associate</w:t>
            </w:r>
          </w:p>
          <w:p w14:paraId="49366575" w14:textId="77777777" w:rsidR="002969E2" w:rsidRDefault="001E53B3" w:rsidP="0091275C">
            <w:pPr>
              <w:jc w:val="right"/>
            </w:pPr>
            <w:r w:rsidRPr="006159AF">
              <w:rPr>
                <w:rFonts w:ascii="Inter" w:hAnsi="Inter"/>
                <w:b/>
                <w:bCs/>
                <w:color w:val="FFFFFF" w:themeColor="background1"/>
                <w:sz w:val="60"/>
                <w:szCs w:val="60"/>
                <w:lang w:eastAsia="zh-TW"/>
                <w14:textOutline w14:w="9525" w14:cap="rnd" w14:cmpd="sng" w14:algn="ctr">
                  <w14:noFill/>
                  <w14:prstDash w14:val="solid"/>
                  <w14:bevel/>
                </w14:textOutline>
              </w:rPr>
              <w:t>Max</w:t>
            </w:r>
            <w:r w:rsidRPr="006159AF">
              <w:rPr>
                <w:rFonts w:ascii="Inter" w:hAnsi="Inter"/>
                <w:color w:val="FFFFFF" w:themeColor="background1"/>
                <w:sz w:val="60"/>
                <w:szCs w:val="60"/>
                <w:lang w:eastAsia="zh-TW"/>
                <w14:textOutline w14:w="9525" w14:cap="rnd" w14:cmpd="sng" w14:algn="ctr">
                  <w14:noFill/>
                  <w14:prstDash w14:val="solid"/>
                  <w14:bevel/>
                </w14:textOutline>
              </w:rPr>
              <w:t xml:space="preserve"> Farrington</w:t>
            </w:r>
          </w:p>
        </w:tc>
        <w:tc>
          <w:tcPr>
            <w:tcW w:w="5561" w:type="dxa"/>
            <w:gridSpan w:val="2"/>
            <w:shd w:val="clear" w:color="auto" w:fill="000000" w:themeFill="text1"/>
          </w:tcPr>
          <w:p w14:paraId="46DF19C9" w14:textId="77777777" w:rsidR="002969E2" w:rsidRDefault="002969E2" w:rsidP="009260D3">
            <w:pPr>
              <w:jc w:val="right"/>
            </w:pPr>
          </w:p>
        </w:tc>
      </w:tr>
      <w:tr w:rsidR="005A16C2" w14:paraId="0A866152" w14:textId="77777777" w:rsidTr="00EE2DF3">
        <w:trPr>
          <w:trHeight w:val="523"/>
        </w:trPr>
        <w:tc>
          <w:tcPr>
            <w:tcW w:w="5782" w:type="dxa"/>
            <w:vMerge/>
            <w:shd w:val="clear" w:color="auto" w:fill="A71121"/>
          </w:tcPr>
          <w:p w14:paraId="5E924790" w14:textId="77777777" w:rsidR="005A16C2" w:rsidRDefault="005A16C2" w:rsidP="00552262">
            <w:pPr>
              <w:ind w:left="-113"/>
              <w:rPr>
                <w:rFonts w:ascii="Times New Roman"/>
                <w:noProof/>
                <w:sz w:val="20"/>
                <w:lang w:eastAsia="zh-TW"/>
              </w:rPr>
            </w:pPr>
          </w:p>
        </w:tc>
        <w:tc>
          <w:tcPr>
            <w:tcW w:w="739" w:type="dxa"/>
            <w:shd w:val="clear" w:color="auto" w:fill="000000" w:themeFill="text1"/>
            <w:vAlign w:val="center"/>
          </w:tcPr>
          <w:p w14:paraId="2CD04DD5" w14:textId="77777777" w:rsidR="005A16C2" w:rsidRDefault="005A16C2" w:rsidP="005A16C2"/>
        </w:tc>
        <w:tc>
          <w:tcPr>
            <w:tcW w:w="4822" w:type="dxa"/>
            <w:shd w:val="clear" w:color="auto" w:fill="000000" w:themeFill="text1"/>
            <w:vAlign w:val="center"/>
          </w:tcPr>
          <w:p w14:paraId="4E46BB25" w14:textId="77777777" w:rsidR="005A16C2" w:rsidRPr="006159AF" w:rsidRDefault="005A16C2" w:rsidP="005A16C2">
            <w:pPr>
              <w:rPr>
                <w:rFonts w:ascii="Inter" w:hAnsi="Inter"/>
                <w:sz w:val="20"/>
                <w:szCs w:val="20"/>
              </w:rPr>
            </w:pPr>
            <w:r w:rsidRPr="006159AF">
              <w:rPr>
                <w:rFonts w:ascii="Inter" w:hAnsi="Inter"/>
                <w:sz w:val="20"/>
                <w:szCs w:val="20"/>
              </w:rPr>
              <w:t>07123 456 789</w:t>
            </w:r>
          </w:p>
        </w:tc>
      </w:tr>
      <w:tr w:rsidR="005A16C2" w14:paraId="323A77B0" w14:textId="77777777" w:rsidTr="00EE2DF3">
        <w:trPr>
          <w:trHeight w:val="524"/>
        </w:trPr>
        <w:tc>
          <w:tcPr>
            <w:tcW w:w="5782" w:type="dxa"/>
            <w:vMerge/>
            <w:shd w:val="clear" w:color="auto" w:fill="A71121"/>
          </w:tcPr>
          <w:p w14:paraId="60504953" w14:textId="77777777" w:rsidR="005A16C2" w:rsidRDefault="005A16C2" w:rsidP="00552262">
            <w:pPr>
              <w:ind w:left="-113"/>
              <w:rPr>
                <w:rFonts w:ascii="Times New Roman"/>
                <w:noProof/>
                <w:sz w:val="20"/>
                <w:lang w:eastAsia="zh-TW"/>
              </w:rPr>
            </w:pPr>
          </w:p>
        </w:tc>
        <w:tc>
          <w:tcPr>
            <w:tcW w:w="739" w:type="dxa"/>
            <w:shd w:val="clear" w:color="auto" w:fill="000000" w:themeFill="text1"/>
            <w:vAlign w:val="center"/>
          </w:tcPr>
          <w:p w14:paraId="0319DA62" w14:textId="77777777" w:rsidR="005A16C2" w:rsidRDefault="005A16C2" w:rsidP="005A16C2"/>
        </w:tc>
        <w:tc>
          <w:tcPr>
            <w:tcW w:w="4822" w:type="dxa"/>
            <w:shd w:val="clear" w:color="auto" w:fill="000000" w:themeFill="text1"/>
            <w:vAlign w:val="center"/>
          </w:tcPr>
          <w:p w14:paraId="11DBA44A" w14:textId="77777777" w:rsidR="005A16C2" w:rsidRPr="006159AF" w:rsidRDefault="005A16C2" w:rsidP="005A16C2">
            <w:pPr>
              <w:rPr>
                <w:rFonts w:ascii="Inter" w:hAnsi="Inter"/>
                <w:sz w:val="20"/>
                <w:szCs w:val="20"/>
              </w:rPr>
            </w:pPr>
            <w:r w:rsidRPr="006159AF">
              <w:rPr>
                <w:rFonts w:ascii="Inter" w:hAnsi="Inter"/>
                <w:sz w:val="20"/>
                <w:szCs w:val="20"/>
              </w:rPr>
              <w:t>max.farrington@gmail.com</w:t>
            </w:r>
          </w:p>
        </w:tc>
      </w:tr>
      <w:tr w:rsidR="005A16C2" w14:paraId="6C52E4C6" w14:textId="77777777" w:rsidTr="00EE2DF3">
        <w:trPr>
          <w:trHeight w:val="523"/>
        </w:trPr>
        <w:tc>
          <w:tcPr>
            <w:tcW w:w="5782" w:type="dxa"/>
            <w:vMerge/>
            <w:shd w:val="clear" w:color="auto" w:fill="A71121"/>
          </w:tcPr>
          <w:p w14:paraId="080E6C63" w14:textId="77777777" w:rsidR="005A16C2" w:rsidRDefault="005A16C2" w:rsidP="00552262">
            <w:pPr>
              <w:ind w:left="-113"/>
              <w:rPr>
                <w:rFonts w:ascii="Times New Roman"/>
                <w:noProof/>
                <w:sz w:val="20"/>
                <w:lang w:eastAsia="zh-TW"/>
              </w:rPr>
            </w:pPr>
          </w:p>
        </w:tc>
        <w:tc>
          <w:tcPr>
            <w:tcW w:w="739" w:type="dxa"/>
            <w:shd w:val="clear" w:color="auto" w:fill="000000" w:themeFill="text1"/>
            <w:vAlign w:val="center"/>
          </w:tcPr>
          <w:p w14:paraId="2C60D673" w14:textId="77777777" w:rsidR="005A16C2" w:rsidRDefault="005A16C2" w:rsidP="005A16C2"/>
        </w:tc>
        <w:tc>
          <w:tcPr>
            <w:tcW w:w="4822" w:type="dxa"/>
            <w:shd w:val="clear" w:color="auto" w:fill="000000" w:themeFill="text1"/>
            <w:vAlign w:val="center"/>
          </w:tcPr>
          <w:p w14:paraId="1A0FD45E" w14:textId="77777777" w:rsidR="005A16C2" w:rsidRPr="006159AF" w:rsidRDefault="005A16C2" w:rsidP="005A16C2">
            <w:pPr>
              <w:rPr>
                <w:rFonts w:ascii="Inter" w:hAnsi="Inter"/>
                <w:sz w:val="20"/>
                <w:szCs w:val="20"/>
              </w:rPr>
            </w:pPr>
            <w:r w:rsidRPr="006159AF">
              <w:rPr>
                <w:rFonts w:ascii="Inter" w:hAnsi="Inter"/>
                <w:sz w:val="20"/>
                <w:szCs w:val="20"/>
              </w:rPr>
              <w:t>38 Queens Road, London, NW14 9EG</w:t>
            </w:r>
          </w:p>
        </w:tc>
      </w:tr>
      <w:tr w:rsidR="005A16C2" w14:paraId="5313ED3B" w14:textId="77777777" w:rsidTr="00EE2DF3">
        <w:trPr>
          <w:trHeight w:val="523"/>
        </w:trPr>
        <w:tc>
          <w:tcPr>
            <w:tcW w:w="5782" w:type="dxa"/>
            <w:vMerge/>
            <w:shd w:val="clear" w:color="auto" w:fill="A71121"/>
          </w:tcPr>
          <w:p w14:paraId="431F7CD6" w14:textId="77777777" w:rsidR="005A16C2" w:rsidRDefault="005A16C2" w:rsidP="00552262">
            <w:pPr>
              <w:ind w:left="-113"/>
              <w:rPr>
                <w:rFonts w:ascii="Times New Roman"/>
                <w:noProof/>
                <w:sz w:val="20"/>
                <w:lang w:eastAsia="zh-TW"/>
              </w:rPr>
            </w:pPr>
          </w:p>
        </w:tc>
        <w:tc>
          <w:tcPr>
            <w:tcW w:w="739" w:type="dxa"/>
            <w:shd w:val="clear" w:color="auto" w:fill="000000" w:themeFill="text1"/>
            <w:vAlign w:val="center"/>
          </w:tcPr>
          <w:p w14:paraId="2A04EFCA" w14:textId="77777777" w:rsidR="005A16C2" w:rsidRDefault="0091275C" w:rsidP="005A16C2">
            <w:r>
              <w:rPr>
                <w:noProof/>
              </w:rPr>
              <w:drawing>
                <wp:anchor distT="0" distB="0" distL="114300" distR="114300" simplePos="0" relativeHeight="251673600" behindDoc="0" locked="0" layoutInCell="1" allowOverlap="1" wp14:anchorId="731EB4EF" wp14:editId="7C103686">
                  <wp:simplePos x="0" y="0"/>
                  <wp:positionH relativeFrom="column">
                    <wp:posOffset>153035</wp:posOffset>
                  </wp:positionH>
                  <wp:positionV relativeFrom="paragraph">
                    <wp:posOffset>-635</wp:posOffset>
                  </wp:positionV>
                  <wp:extent cx="151130" cy="151130"/>
                  <wp:effectExtent l="0" t="0" r="127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15089CB5" wp14:editId="06708022">
                  <wp:simplePos x="0" y="0"/>
                  <wp:positionH relativeFrom="column">
                    <wp:posOffset>155575</wp:posOffset>
                  </wp:positionH>
                  <wp:positionV relativeFrom="paragraph">
                    <wp:posOffset>-1026160</wp:posOffset>
                  </wp:positionV>
                  <wp:extent cx="158115" cy="151130"/>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0" layoutInCell="1" allowOverlap="1" wp14:anchorId="24F04A8E" wp14:editId="3168F7E3">
                  <wp:simplePos x="0" y="0"/>
                  <wp:positionH relativeFrom="column">
                    <wp:posOffset>157480</wp:posOffset>
                  </wp:positionH>
                  <wp:positionV relativeFrom="paragraph">
                    <wp:posOffset>-661035</wp:posOffset>
                  </wp:positionV>
                  <wp:extent cx="151130" cy="151130"/>
                  <wp:effectExtent l="0" t="0" r="127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22FA9230" wp14:editId="01C7034C">
                  <wp:simplePos x="0" y="0"/>
                  <wp:positionH relativeFrom="column">
                    <wp:posOffset>158115</wp:posOffset>
                  </wp:positionH>
                  <wp:positionV relativeFrom="paragraph">
                    <wp:posOffset>-334645</wp:posOffset>
                  </wp:positionV>
                  <wp:extent cx="151130" cy="151130"/>
                  <wp:effectExtent l="0" t="0" r="1270"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2" w:type="dxa"/>
            <w:shd w:val="clear" w:color="auto" w:fill="000000" w:themeFill="text1"/>
            <w:vAlign w:val="center"/>
          </w:tcPr>
          <w:p w14:paraId="1A6FEE41" w14:textId="77777777" w:rsidR="005A16C2" w:rsidRPr="006159AF" w:rsidRDefault="005A16C2" w:rsidP="005A16C2">
            <w:pPr>
              <w:rPr>
                <w:rFonts w:ascii="Inter" w:hAnsi="Inter"/>
                <w:sz w:val="20"/>
                <w:szCs w:val="20"/>
              </w:rPr>
            </w:pPr>
            <w:r w:rsidRPr="006159AF">
              <w:rPr>
                <w:rFonts w:ascii="Inter" w:hAnsi="Inter"/>
                <w:sz w:val="20"/>
                <w:szCs w:val="20"/>
              </w:rPr>
              <w:t>Linkedin.com/in/max-</w:t>
            </w:r>
            <w:proofErr w:type="spellStart"/>
            <w:r w:rsidRPr="006159AF">
              <w:rPr>
                <w:rFonts w:ascii="Inter" w:hAnsi="Inter"/>
                <w:sz w:val="20"/>
                <w:szCs w:val="20"/>
              </w:rPr>
              <w:t>farrington</w:t>
            </w:r>
            <w:proofErr w:type="spellEnd"/>
          </w:p>
        </w:tc>
      </w:tr>
      <w:tr w:rsidR="002969E2" w14:paraId="1C8167AE" w14:textId="77777777" w:rsidTr="00EE2DF3">
        <w:trPr>
          <w:trHeight w:val="261"/>
        </w:trPr>
        <w:tc>
          <w:tcPr>
            <w:tcW w:w="5782" w:type="dxa"/>
            <w:vMerge/>
            <w:shd w:val="clear" w:color="auto" w:fill="A71121"/>
          </w:tcPr>
          <w:p w14:paraId="3E80E46C" w14:textId="77777777" w:rsidR="002969E2" w:rsidRDefault="002969E2" w:rsidP="00552262">
            <w:pPr>
              <w:ind w:left="-113"/>
              <w:rPr>
                <w:rFonts w:ascii="Times New Roman"/>
                <w:noProof/>
                <w:sz w:val="20"/>
                <w:lang w:eastAsia="zh-TW"/>
              </w:rPr>
            </w:pPr>
          </w:p>
        </w:tc>
        <w:tc>
          <w:tcPr>
            <w:tcW w:w="5561" w:type="dxa"/>
            <w:gridSpan w:val="2"/>
            <w:shd w:val="clear" w:color="auto" w:fill="0D0D0D" w:themeFill="text1" w:themeFillTint="F2"/>
          </w:tcPr>
          <w:p w14:paraId="71C7E3F7" w14:textId="77777777" w:rsidR="002969E2" w:rsidRDefault="002969E2"/>
        </w:tc>
      </w:tr>
    </w:tbl>
    <w:p w14:paraId="2B7335E2" w14:textId="77777777" w:rsidR="00552262" w:rsidRDefault="00552262" w:rsidP="00552262">
      <w:pPr>
        <w:tabs>
          <w:tab w:val="left" w:pos="3398"/>
        </w:tabs>
        <w:rPr>
          <w:sz w:val="2"/>
          <w:szCs w:val="2"/>
        </w:rPr>
      </w:pPr>
    </w:p>
    <w:tbl>
      <w:tblPr>
        <w:tblStyle w:val="TableGrid"/>
        <w:tblW w:w="11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8366"/>
      </w:tblGrid>
      <w:tr w:rsidR="001446CC" w14:paraId="20ACA9F1" w14:textId="77777777" w:rsidTr="0030008B">
        <w:trPr>
          <w:trHeight w:val="475"/>
        </w:trPr>
        <w:tc>
          <w:tcPr>
            <w:tcW w:w="11343" w:type="dxa"/>
            <w:gridSpan w:val="2"/>
          </w:tcPr>
          <w:p w14:paraId="7DE6F75D" w14:textId="77777777" w:rsidR="001446CC" w:rsidRDefault="001446CC" w:rsidP="0030008B"/>
        </w:tc>
      </w:tr>
      <w:tr w:rsidR="001446CC" w14:paraId="738FABEB" w14:textId="77777777" w:rsidTr="0030008B">
        <w:trPr>
          <w:trHeight w:val="267"/>
        </w:trPr>
        <w:tc>
          <w:tcPr>
            <w:tcW w:w="11343" w:type="dxa"/>
            <w:gridSpan w:val="2"/>
          </w:tcPr>
          <w:p w14:paraId="1B003F78" w14:textId="77777777" w:rsidR="001446CC" w:rsidRDefault="001446CC" w:rsidP="0030008B"/>
        </w:tc>
      </w:tr>
      <w:tr w:rsidR="001446CC" w:rsidRPr="00521689" w14:paraId="71E09297" w14:textId="77777777" w:rsidTr="0030008B">
        <w:trPr>
          <w:trHeight w:val="12076"/>
        </w:trPr>
        <w:tc>
          <w:tcPr>
            <w:tcW w:w="2977" w:type="dxa"/>
          </w:tcPr>
          <w:p w14:paraId="69C34197" w14:textId="77777777" w:rsidR="001446CC" w:rsidRPr="00297B24" w:rsidRDefault="001446CC" w:rsidP="0030008B">
            <w:pPr>
              <w:spacing w:line="276" w:lineRule="auto"/>
              <w:rPr>
                <w:rFonts w:ascii="Inter" w:hAnsi="Inter"/>
                <w:b/>
                <w:bCs/>
              </w:rPr>
            </w:pPr>
            <w:r w:rsidRPr="00297B24">
              <w:rPr>
                <w:rFonts w:ascii="Inter" w:hAnsi="Inter"/>
                <w:b/>
                <w:bCs/>
              </w:rPr>
              <w:t>To</w:t>
            </w:r>
          </w:p>
          <w:p w14:paraId="02B83B5D" w14:textId="77777777" w:rsidR="001446CC" w:rsidRDefault="001446CC" w:rsidP="0030008B">
            <w:pPr>
              <w:spacing w:line="276" w:lineRule="auto"/>
              <w:rPr>
                <w:rFonts w:ascii="Inter" w:hAnsi="Inter"/>
              </w:rPr>
            </w:pPr>
          </w:p>
          <w:p w14:paraId="70CA1BC6" w14:textId="77777777" w:rsidR="001446CC" w:rsidRPr="00521689" w:rsidRDefault="001446CC" w:rsidP="0030008B">
            <w:pPr>
              <w:spacing w:line="276" w:lineRule="auto"/>
              <w:rPr>
                <w:rFonts w:ascii="Inter" w:hAnsi="Inter"/>
              </w:rPr>
            </w:pPr>
            <w:r w:rsidRPr="00521689">
              <w:rPr>
                <w:rFonts w:ascii="Inter" w:hAnsi="Inter"/>
              </w:rPr>
              <w:t>Contact Person's Name</w:t>
            </w:r>
          </w:p>
          <w:p w14:paraId="14987598" w14:textId="77777777" w:rsidR="001446CC" w:rsidRPr="00521689" w:rsidRDefault="001446CC" w:rsidP="0030008B">
            <w:pPr>
              <w:spacing w:line="276" w:lineRule="auto"/>
              <w:rPr>
                <w:rFonts w:ascii="Inter" w:hAnsi="Inter"/>
              </w:rPr>
            </w:pPr>
            <w:r w:rsidRPr="00521689">
              <w:rPr>
                <w:rFonts w:ascii="Inter" w:hAnsi="Inter"/>
              </w:rPr>
              <w:t>Tetbury Hill</w:t>
            </w:r>
          </w:p>
          <w:p w14:paraId="37E3F999" w14:textId="77777777" w:rsidR="001446CC" w:rsidRPr="00521689" w:rsidRDefault="001446CC" w:rsidP="0030008B">
            <w:pPr>
              <w:spacing w:line="276" w:lineRule="auto"/>
              <w:rPr>
                <w:rFonts w:ascii="Inter" w:hAnsi="Inter"/>
              </w:rPr>
            </w:pPr>
            <w:proofErr w:type="spellStart"/>
            <w:r w:rsidRPr="00521689">
              <w:rPr>
                <w:rFonts w:ascii="Inter" w:hAnsi="Inter"/>
              </w:rPr>
              <w:t>Malmesbury</w:t>
            </w:r>
            <w:proofErr w:type="spellEnd"/>
          </w:p>
          <w:p w14:paraId="3FEB30F5" w14:textId="77777777" w:rsidR="001446CC" w:rsidRPr="00521689" w:rsidRDefault="001446CC" w:rsidP="0030008B">
            <w:pPr>
              <w:spacing w:line="276" w:lineRule="auto"/>
              <w:rPr>
                <w:rFonts w:ascii="Inter" w:hAnsi="Inter"/>
              </w:rPr>
            </w:pPr>
            <w:r w:rsidRPr="00521689">
              <w:rPr>
                <w:rFonts w:ascii="Inter" w:hAnsi="Inter"/>
              </w:rPr>
              <w:t>SN16 0RP</w:t>
            </w:r>
          </w:p>
          <w:p w14:paraId="3CC200B2" w14:textId="77777777" w:rsidR="001446CC" w:rsidRPr="00521689" w:rsidRDefault="001446CC" w:rsidP="0030008B">
            <w:pPr>
              <w:spacing w:line="276" w:lineRule="auto"/>
              <w:rPr>
                <w:rFonts w:ascii="Inter" w:hAnsi="Inter"/>
              </w:rPr>
            </w:pPr>
            <w:r w:rsidRPr="00521689">
              <w:rPr>
                <w:rFonts w:ascii="Inter" w:hAnsi="Inter"/>
              </w:rPr>
              <w:t xml:space="preserve">07123 456 789 </w:t>
            </w:r>
          </w:p>
          <w:p w14:paraId="79A17065" w14:textId="77777777" w:rsidR="001446CC" w:rsidRPr="00521689" w:rsidRDefault="001446CC" w:rsidP="0030008B">
            <w:pPr>
              <w:spacing w:line="276" w:lineRule="auto"/>
              <w:rPr>
                <w:rFonts w:ascii="Inter" w:hAnsi="Inter"/>
              </w:rPr>
            </w:pPr>
          </w:p>
          <w:p w14:paraId="4161DAB0" w14:textId="77777777" w:rsidR="001446CC" w:rsidRPr="00521689" w:rsidRDefault="001446CC" w:rsidP="0030008B">
            <w:pPr>
              <w:spacing w:line="276" w:lineRule="auto"/>
              <w:rPr>
                <w:rFonts w:ascii="Inter" w:hAnsi="Inter"/>
              </w:rPr>
            </w:pPr>
          </w:p>
          <w:p w14:paraId="620F5F7D" w14:textId="77777777" w:rsidR="001446CC" w:rsidRPr="00521689" w:rsidRDefault="001446CC" w:rsidP="0030008B">
            <w:pPr>
              <w:spacing w:line="276" w:lineRule="auto"/>
              <w:rPr>
                <w:rFonts w:ascii="Inter" w:hAnsi="Inter"/>
              </w:rPr>
            </w:pPr>
            <w:r w:rsidRPr="00521689">
              <w:rPr>
                <w:rFonts w:ascii="Inter" w:hAnsi="Inter"/>
              </w:rPr>
              <w:t>30 October 2022</w:t>
            </w:r>
          </w:p>
        </w:tc>
        <w:tc>
          <w:tcPr>
            <w:tcW w:w="8366" w:type="dxa"/>
          </w:tcPr>
          <w:p w14:paraId="02CF182E" w14:textId="77777777" w:rsidR="001446CC" w:rsidRPr="00521689" w:rsidRDefault="001446CC" w:rsidP="0030008B">
            <w:pPr>
              <w:spacing w:line="360" w:lineRule="auto"/>
              <w:rPr>
                <w:rFonts w:ascii="Inter" w:hAnsi="Inter"/>
              </w:rPr>
            </w:pPr>
            <w:r w:rsidRPr="00521689">
              <w:rPr>
                <w:rFonts w:ascii="Inter" w:hAnsi="Inter"/>
              </w:rPr>
              <w:t>Dear [Mr/Ms/Mx] [Contact Person’s Name],</w:t>
            </w:r>
          </w:p>
          <w:p w14:paraId="5DDF410D" w14:textId="77777777" w:rsidR="001446CC" w:rsidRPr="00521689" w:rsidRDefault="001446CC" w:rsidP="0030008B">
            <w:pPr>
              <w:spacing w:line="360" w:lineRule="auto"/>
              <w:rPr>
                <w:rFonts w:ascii="Inter" w:hAnsi="Inter"/>
              </w:rPr>
            </w:pPr>
          </w:p>
          <w:p w14:paraId="58CF6D3C" w14:textId="77777777" w:rsidR="001446CC" w:rsidRPr="00521689" w:rsidRDefault="001446CC" w:rsidP="0030008B">
            <w:pPr>
              <w:spacing w:line="360" w:lineRule="auto"/>
              <w:rPr>
                <w:rFonts w:ascii="Inter" w:hAnsi="Inter"/>
              </w:rPr>
            </w:pPr>
            <w:r w:rsidRPr="00521689">
              <w:rPr>
                <w:rFonts w:ascii="Inter" w:hAnsi="Inter"/>
              </w:rPr>
              <w:t>The first paragraph should contain a self-introduction. You should write who you are, where your expertise lies, where you found the job posting, and why you want to apply for the job.</w:t>
            </w:r>
          </w:p>
          <w:p w14:paraId="289E7BA7" w14:textId="77777777" w:rsidR="001446CC" w:rsidRPr="00521689" w:rsidRDefault="001446CC" w:rsidP="0030008B">
            <w:pPr>
              <w:spacing w:line="360" w:lineRule="auto"/>
              <w:rPr>
                <w:rFonts w:ascii="Inter" w:hAnsi="Inter"/>
              </w:rPr>
            </w:pPr>
          </w:p>
          <w:p w14:paraId="62FA7BE0" w14:textId="77777777" w:rsidR="001446CC" w:rsidRPr="00521689" w:rsidRDefault="001446CC" w:rsidP="0030008B">
            <w:pPr>
              <w:spacing w:line="360" w:lineRule="auto"/>
              <w:rPr>
                <w:rFonts w:ascii="Inter" w:hAnsi="Inter"/>
              </w:rPr>
            </w:pPr>
            <w:r w:rsidRPr="00521689">
              <w:rPr>
                <w:rFonts w:ascii="Inter" w:hAnsi="Inter"/>
              </w:rPr>
              <w:t>The second paragraph should respond directly to the job description. Describe how your previous job experiences, skills, and abilities will allow you to meet the company's needs.</w:t>
            </w:r>
          </w:p>
          <w:p w14:paraId="3E6F21C8" w14:textId="77777777" w:rsidR="001446CC" w:rsidRPr="00521689" w:rsidRDefault="001446CC" w:rsidP="0030008B">
            <w:pPr>
              <w:spacing w:line="360" w:lineRule="auto"/>
              <w:rPr>
                <w:rFonts w:ascii="Inter" w:hAnsi="Inter"/>
              </w:rPr>
            </w:pPr>
          </w:p>
          <w:p w14:paraId="486FD497" w14:textId="77777777" w:rsidR="001446CC" w:rsidRPr="00521689" w:rsidRDefault="001446CC" w:rsidP="0030008B">
            <w:pPr>
              <w:spacing w:line="360" w:lineRule="auto"/>
              <w:rPr>
                <w:rFonts w:ascii="Inter" w:hAnsi="Inter"/>
              </w:rPr>
            </w:pPr>
            <w:r w:rsidRPr="00521689">
              <w:rPr>
                <w:rFonts w:ascii="Inter" w:hAnsi="Inter"/>
              </w:rPr>
              <w:t>To make that easier, you can (and should) literally include words and phrases from the job description in your cover letter.</w:t>
            </w:r>
          </w:p>
          <w:p w14:paraId="053B8405" w14:textId="77777777" w:rsidR="001446CC" w:rsidRPr="00521689" w:rsidRDefault="001446CC" w:rsidP="0030008B">
            <w:pPr>
              <w:spacing w:line="360" w:lineRule="auto"/>
              <w:rPr>
                <w:rFonts w:ascii="Inter" w:hAnsi="Inter"/>
              </w:rPr>
            </w:pPr>
          </w:p>
          <w:p w14:paraId="57445B27" w14:textId="77777777" w:rsidR="001446CC" w:rsidRPr="00521689" w:rsidRDefault="001446CC" w:rsidP="0030008B">
            <w:pPr>
              <w:spacing w:line="360" w:lineRule="auto"/>
              <w:rPr>
                <w:rFonts w:ascii="Inter" w:hAnsi="Inter"/>
              </w:rPr>
            </w:pPr>
            <w:r w:rsidRPr="00521689">
              <w:rPr>
                <w:rFonts w:ascii="Inter" w:hAnsi="Inter"/>
              </w:rPr>
              <w:t>• You can include a bulleted list of your accomplishments</w:t>
            </w:r>
          </w:p>
          <w:p w14:paraId="7469CEDE" w14:textId="77777777" w:rsidR="001446CC" w:rsidRPr="00521689" w:rsidRDefault="001446CC" w:rsidP="0030008B">
            <w:pPr>
              <w:spacing w:line="360" w:lineRule="auto"/>
              <w:rPr>
                <w:rFonts w:ascii="Inter" w:hAnsi="Inter"/>
              </w:rPr>
            </w:pPr>
            <w:r w:rsidRPr="00521689">
              <w:rPr>
                <w:rFonts w:ascii="Inter" w:hAnsi="Inter"/>
              </w:rPr>
              <w:t>• Make sure you quantify (add numbers too) these bullet points</w:t>
            </w:r>
          </w:p>
          <w:p w14:paraId="1A32037A" w14:textId="77777777" w:rsidR="001446CC" w:rsidRPr="00521689" w:rsidRDefault="001446CC" w:rsidP="0030008B">
            <w:pPr>
              <w:spacing w:line="360" w:lineRule="auto"/>
              <w:rPr>
                <w:rFonts w:ascii="Inter" w:hAnsi="Inter"/>
              </w:rPr>
            </w:pPr>
            <w:r w:rsidRPr="00521689">
              <w:rPr>
                <w:rFonts w:ascii="Inter" w:hAnsi="Inter"/>
              </w:rPr>
              <w:t>• A cover letter with numbers is 100% better than one without</w:t>
            </w:r>
          </w:p>
          <w:p w14:paraId="0BBC174C" w14:textId="77777777" w:rsidR="001446CC" w:rsidRPr="00521689" w:rsidRDefault="001446CC" w:rsidP="0030008B">
            <w:pPr>
              <w:spacing w:line="360" w:lineRule="auto"/>
              <w:rPr>
                <w:rFonts w:ascii="Inter" w:hAnsi="Inter"/>
              </w:rPr>
            </w:pPr>
          </w:p>
          <w:p w14:paraId="49D66605" w14:textId="77777777" w:rsidR="001446CC" w:rsidRPr="00521689" w:rsidRDefault="001446CC" w:rsidP="0030008B">
            <w:pPr>
              <w:spacing w:line="360" w:lineRule="auto"/>
              <w:rPr>
                <w:rFonts w:ascii="Inter" w:hAnsi="Inter"/>
              </w:rPr>
            </w:pPr>
            <w:r w:rsidRPr="00521689">
              <w:rPr>
                <w:rFonts w:ascii="Inter" w:hAnsi="Inter"/>
              </w:rPr>
              <w:t>To go the extra mile, do some research on the company, and try to find out what they are doing - and why - given the current state of their industry.</w:t>
            </w:r>
          </w:p>
          <w:p w14:paraId="4114BC7C" w14:textId="77777777" w:rsidR="001446CC" w:rsidRPr="00521689" w:rsidRDefault="001446CC" w:rsidP="0030008B">
            <w:pPr>
              <w:spacing w:line="360" w:lineRule="auto"/>
              <w:rPr>
                <w:rFonts w:ascii="Inter" w:hAnsi="Inter"/>
              </w:rPr>
            </w:pPr>
            <w:r w:rsidRPr="00521689">
              <w:rPr>
                <w:rFonts w:ascii="Inter" w:hAnsi="Inter"/>
              </w:rPr>
              <w:t>Explain how you can fit into that schema, and help push the company forward and achieve any goals you suspect they may have.</w:t>
            </w:r>
          </w:p>
          <w:p w14:paraId="538FC5C0" w14:textId="77777777" w:rsidR="001446CC" w:rsidRPr="00521689" w:rsidRDefault="001446CC" w:rsidP="0030008B">
            <w:pPr>
              <w:spacing w:line="360" w:lineRule="auto"/>
              <w:rPr>
                <w:rFonts w:ascii="Inter" w:hAnsi="Inter"/>
              </w:rPr>
            </w:pPr>
          </w:p>
          <w:p w14:paraId="4DA23562" w14:textId="77777777" w:rsidR="001446CC" w:rsidRPr="00521689" w:rsidRDefault="001446CC" w:rsidP="0030008B">
            <w:pPr>
              <w:spacing w:line="360" w:lineRule="auto"/>
              <w:rPr>
                <w:rFonts w:ascii="Inter" w:hAnsi="Inter"/>
              </w:rPr>
            </w:pPr>
            <w:r w:rsidRPr="00521689">
              <w:rPr>
                <w:rFonts w:ascii="Inter" w:hAnsi="Inter"/>
              </w:rPr>
              <w:t>The final paragraph is called the “call to action” portion of your cover letter. Inform them that you'd love to get interviewed. Give them your contact information. Thank them for spending the time to read your cover letter.</w:t>
            </w:r>
          </w:p>
          <w:p w14:paraId="62E6DA40" w14:textId="77777777" w:rsidR="001446CC" w:rsidRPr="00521689" w:rsidRDefault="001446CC" w:rsidP="0030008B">
            <w:pPr>
              <w:spacing w:line="360" w:lineRule="auto"/>
              <w:rPr>
                <w:rFonts w:ascii="Inter" w:hAnsi="Inter"/>
              </w:rPr>
            </w:pPr>
          </w:p>
          <w:p w14:paraId="4D4FA76F" w14:textId="77777777" w:rsidR="001446CC" w:rsidRPr="00521689" w:rsidRDefault="001446CC" w:rsidP="0030008B">
            <w:pPr>
              <w:spacing w:line="360" w:lineRule="auto"/>
              <w:rPr>
                <w:rFonts w:ascii="Inter" w:hAnsi="Inter"/>
              </w:rPr>
            </w:pPr>
            <w:r w:rsidRPr="00521689">
              <w:rPr>
                <w:rFonts w:ascii="Inter" w:hAnsi="Inter"/>
              </w:rPr>
              <w:t>Yours sincerely,</w:t>
            </w:r>
          </w:p>
          <w:p w14:paraId="03D73388" w14:textId="77777777" w:rsidR="001446CC" w:rsidRPr="00521689" w:rsidRDefault="001446CC" w:rsidP="0030008B">
            <w:pPr>
              <w:spacing w:line="360" w:lineRule="auto"/>
              <w:rPr>
                <w:rFonts w:ascii="Inter" w:hAnsi="Inter"/>
              </w:rPr>
            </w:pPr>
            <w:r w:rsidRPr="00521689">
              <w:rPr>
                <w:rFonts w:ascii="Inter" w:hAnsi="Inter"/>
              </w:rPr>
              <w:t>Max Farrington</w:t>
            </w:r>
          </w:p>
        </w:tc>
      </w:tr>
      <w:tr w:rsidR="001446CC" w14:paraId="4A45D5ED" w14:textId="77777777" w:rsidTr="0030008B">
        <w:trPr>
          <w:trHeight w:val="13029"/>
        </w:trPr>
        <w:tc>
          <w:tcPr>
            <w:tcW w:w="11343" w:type="dxa"/>
            <w:gridSpan w:val="2"/>
            <w:tcMar>
              <w:top w:w="567" w:type="dxa"/>
              <w:left w:w="567" w:type="dxa"/>
              <w:bottom w:w="567" w:type="dxa"/>
              <w:right w:w="567" w:type="dxa"/>
            </w:tcMar>
          </w:tcPr>
          <w:p w14:paraId="4F648ECF" w14:textId="77777777" w:rsidR="001446CC" w:rsidRDefault="001446CC" w:rsidP="0030008B">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AD63581" wp14:editId="16CF66DE">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5FC78106" w14:textId="77777777" w:rsidR="001446CC" w:rsidRDefault="001446CC" w:rsidP="0030008B">
            <w:pPr>
              <w:pStyle w:val="NormalWeb"/>
              <w:spacing w:before="0" w:beforeAutospacing="0" w:after="0" w:afterAutospacing="0"/>
              <w:rPr>
                <w:rFonts w:ascii="Poppins" w:hAnsi="Poppins" w:cs="Poppins"/>
                <w:b/>
                <w:bCs/>
                <w:color w:val="000000"/>
                <w:sz w:val="40"/>
                <w:szCs w:val="40"/>
              </w:rPr>
            </w:pPr>
          </w:p>
          <w:p w14:paraId="03ADBD9E" w14:textId="77777777" w:rsidR="001446CC" w:rsidRDefault="001446CC" w:rsidP="0030008B">
            <w:pPr>
              <w:pStyle w:val="NormalWeb"/>
              <w:spacing w:before="0" w:beforeAutospacing="0" w:after="0" w:afterAutospacing="0"/>
              <w:rPr>
                <w:rFonts w:ascii="Poppins" w:hAnsi="Poppins" w:cs="Poppins"/>
                <w:b/>
                <w:bCs/>
                <w:color w:val="000000"/>
                <w:sz w:val="40"/>
                <w:szCs w:val="40"/>
              </w:rPr>
            </w:pPr>
          </w:p>
          <w:p w14:paraId="3B50023B" w14:textId="77777777" w:rsidR="001446CC" w:rsidRPr="009B1E50" w:rsidRDefault="001446CC" w:rsidP="0030008B">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772753E" w14:textId="77777777" w:rsidR="001446CC" w:rsidRPr="009B1E50" w:rsidRDefault="001446CC" w:rsidP="0030008B">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D087CE7" w14:textId="77777777" w:rsidR="001446CC" w:rsidRPr="00EB4FBF" w:rsidRDefault="001446CC" w:rsidP="0030008B">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3"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9AC784B" w14:textId="77777777" w:rsidR="001446CC" w:rsidRPr="00EB4FBF" w:rsidRDefault="001446CC" w:rsidP="0030008B">
            <w:pPr>
              <w:rPr>
                <w:color w:val="404040" w:themeColor="text1" w:themeTint="BF"/>
                <w:sz w:val="20"/>
                <w:szCs w:val="20"/>
              </w:rPr>
            </w:pPr>
          </w:p>
          <w:p w14:paraId="488FAEEF" w14:textId="77777777" w:rsidR="001446CC" w:rsidRDefault="001446CC" w:rsidP="0030008B">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4B36F0EC" w14:textId="77777777" w:rsidR="001446CC" w:rsidRPr="00CC13CE" w:rsidRDefault="001446CC" w:rsidP="0030008B">
            <w:pPr>
              <w:spacing w:line="276" w:lineRule="auto"/>
              <w:ind w:left="697" w:right="578"/>
              <w:rPr>
                <w:rFonts w:ascii="Poppins" w:hAnsi="Poppins" w:cs="Poppins"/>
                <w:sz w:val="20"/>
                <w:szCs w:val="20"/>
              </w:rPr>
            </w:pPr>
          </w:p>
          <w:p w14:paraId="15C56F5E" w14:textId="77777777" w:rsidR="001446CC" w:rsidRPr="00B50669" w:rsidRDefault="00DD7C8F" w:rsidP="0030008B">
            <w:pPr>
              <w:pStyle w:val="ListParagraph"/>
              <w:widowControl w:val="0"/>
              <w:numPr>
                <w:ilvl w:val="0"/>
                <w:numId w:val="4"/>
              </w:numPr>
              <w:autoSpaceDE w:val="0"/>
              <w:autoSpaceDN w:val="0"/>
              <w:spacing w:line="276" w:lineRule="auto"/>
              <w:ind w:right="578"/>
              <w:contextualSpacing w:val="0"/>
              <w:rPr>
                <w:rFonts w:ascii="Poppins" w:hAnsi="Poppins" w:cs="Poppins"/>
                <w:color w:val="EF7855"/>
                <w:sz w:val="20"/>
                <w:szCs w:val="20"/>
              </w:rPr>
            </w:pPr>
            <w:hyperlink r:id="rId14" w:history="1">
              <w:r w:rsidR="001446CC" w:rsidRPr="00B50669">
                <w:rPr>
                  <w:rStyle w:val="Hyperlink"/>
                  <w:rFonts w:ascii="Poppins" w:hAnsi="Poppins" w:cs="Poppins"/>
                  <w:color w:val="EF7855"/>
                  <w:sz w:val="20"/>
                  <w:szCs w:val="20"/>
                  <w:u w:val="none"/>
                </w:rPr>
                <w:t>Cover Letter Builder</w:t>
              </w:r>
            </w:hyperlink>
          </w:p>
          <w:p w14:paraId="524E36A0" w14:textId="77777777" w:rsidR="001446CC" w:rsidRPr="00B50669" w:rsidRDefault="00DD7C8F" w:rsidP="0030008B">
            <w:pPr>
              <w:pStyle w:val="ListParagraph"/>
              <w:widowControl w:val="0"/>
              <w:numPr>
                <w:ilvl w:val="0"/>
                <w:numId w:val="4"/>
              </w:numPr>
              <w:autoSpaceDE w:val="0"/>
              <w:autoSpaceDN w:val="0"/>
              <w:spacing w:line="276" w:lineRule="auto"/>
              <w:ind w:right="578"/>
              <w:contextualSpacing w:val="0"/>
              <w:rPr>
                <w:rFonts w:ascii="Poppins" w:hAnsi="Poppins" w:cs="Poppins"/>
                <w:color w:val="EF7855"/>
                <w:sz w:val="20"/>
                <w:szCs w:val="20"/>
              </w:rPr>
            </w:pPr>
            <w:hyperlink r:id="rId15" w:history="1">
              <w:r w:rsidR="001446CC" w:rsidRPr="00B50669">
                <w:rPr>
                  <w:rStyle w:val="Hyperlink"/>
                  <w:rFonts w:ascii="Poppins" w:hAnsi="Poppins" w:cs="Poppins"/>
                  <w:color w:val="EF7855"/>
                  <w:sz w:val="20"/>
                  <w:szCs w:val="20"/>
                  <w:u w:val="none"/>
                </w:rPr>
                <w:t>How to Write a Cover Letter</w:t>
              </w:r>
            </w:hyperlink>
          </w:p>
          <w:p w14:paraId="1D926AEC" w14:textId="77777777" w:rsidR="001446CC" w:rsidRPr="00B50669" w:rsidRDefault="00DD7C8F" w:rsidP="0030008B">
            <w:pPr>
              <w:pStyle w:val="ListParagraph"/>
              <w:widowControl w:val="0"/>
              <w:numPr>
                <w:ilvl w:val="0"/>
                <w:numId w:val="4"/>
              </w:numPr>
              <w:autoSpaceDE w:val="0"/>
              <w:autoSpaceDN w:val="0"/>
              <w:spacing w:line="276" w:lineRule="auto"/>
              <w:ind w:right="578"/>
              <w:contextualSpacing w:val="0"/>
              <w:rPr>
                <w:rFonts w:ascii="Poppins" w:hAnsi="Poppins" w:cs="Poppins"/>
                <w:color w:val="EF7855"/>
                <w:sz w:val="20"/>
                <w:szCs w:val="20"/>
              </w:rPr>
            </w:pPr>
            <w:hyperlink r:id="rId16" w:history="1">
              <w:r w:rsidR="001446CC" w:rsidRPr="00B50669">
                <w:rPr>
                  <w:rStyle w:val="Hyperlink"/>
                  <w:rFonts w:ascii="Poppins" w:hAnsi="Poppins" w:cs="Poppins"/>
                  <w:color w:val="EF7855"/>
                  <w:sz w:val="20"/>
                  <w:szCs w:val="20"/>
                  <w:u w:val="none"/>
                </w:rPr>
                <w:t>Cover Letter Examples by Industry</w:t>
              </w:r>
            </w:hyperlink>
          </w:p>
          <w:p w14:paraId="151CAE90" w14:textId="77777777" w:rsidR="001446CC" w:rsidRPr="00CC13CE" w:rsidRDefault="001446CC" w:rsidP="0030008B">
            <w:pPr>
              <w:spacing w:line="276" w:lineRule="auto"/>
              <w:ind w:left="697" w:right="578"/>
              <w:rPr>
                <w:rFonts w:ascii="Poppins" w:hAnsi="Poppins" w:cs="Poppins"/>
                <w:sz w:val="20"/>
                <w:szCs w:val="20"/>
              </w:rPr>
            </w:pPr>
          </w:p>
          <w:p w14:paraId="08618117" w14:textId="77777777" w:rsidR="001446CC" w:rsidRPr="00CC13CE" w:rsidRDefault="001446CC" w:rsidP="0030008B">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1FA1FA5E" w14:textId="77777777" w:rsidR="001446CC" w:rsidRPr="00CC13CE" w:rsidRDefault="001446CC" w:rsidP="0030008B">
            <w:pPr>
              <w:spacing w:line="276" w:lineRule="auto"/>
              <w:ind w:left="697" w:right="578"/>
              <w:rPr>
                <w:rFonts w:ascii="Poppins" w:hAnsi="Poppins" w:cs="Poppins"/>
                <w:sz w:val="20"/>
                <w:szCs w:val="20"/>
              </w:rPr>
            </w:pPr>
          </w:p>
          <w:p w14:paraId="240EA5AB" w14:textId="77777777" w:rsidR="001446CC" w:rsidRPr="00B50669" w:rsidRDefault="00DD7C8F"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7" w:history="1">
              <w:r w:rsidR="001446CC" w:rsidRPr="00B50669">
                <w:rPr>
                  <w:rStyle w:val="Hyperlink"/>
                  <w:rFonts w:ascii="Poppins" w:hAnsi="Poppins" w:cs="Poppins"/>
                  <w:color w:val="EF7855"/>
                  <w:sz w:val="20"/>
                  <w:szCs w:val="20"/>
                  <w:u w:val="none"/>
                </w:rPr>
                <w:t>Free CV Builder</w:t>
              </w:r>
            </w:hyperlink>
          </w:p>
          <w:p w14:paraId="60F64977" w14:textId="77777777" w:rsidR="001446CC" w:rsidRPr="00B50669" w:rsidRDefault="00DD7C8F"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8" w:history="1">
              <w:r w:rsidR="001446CC" w:rsidRPr="00B50669">
                <w:rPr>
                  <w:rStyle w:val="Hyperlink"/>
                  <w:rFonts w:ascii="Poppins" w:hAnsi="Poppins" w:cs="Poppins"/>
                  <w:color w:val="EF7855"/>
                  <w:sz w:val="20"/>
                  <w:szCs w:val="20"/>
                  <w:u w:val="none"/>
                </w:rPr>
                <w:t>How to Write a CV</w:t>
              </w:r>
            </w:hyperlink>
          </w:p>
          <w:p w14:paraId="636D4AD9" w14:textId="77777777" w:rsidR="001446CC" w:rsidRPr="00B50669" w:rsidRDefault="00DD7C8F"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9" w:history="1">
              <w:r w:rsidR="001446CC" w:rsidRPr="00B50669">
                <w:rPr>
                  <w:rStyle w:val="Hyperlink"/>
                  <w:rFonts w:ascii="Poppins" w:hAnsi="Poppins" w:cs="Poppins"/>
                  <w:color w:val="EF7855"/>
                  <w:sz w:val="20"/>
                  <w:szCs w:val="20"/>
                  <w:u w:val="none"/>
                </w:rPr>
                <w:t>CV Examples by Industry</w:t>
              </w:r>
            </w:hyperlink>
          </w:p>
          <w:p w14:paraId="72DD40E5" w14:textId="77777777" w:rsidR="001446CC" w:rsidRPr="00EB4FBF" w:rsidRDefault="001446CC" w:rsidP="0030008B">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2D0F77C5" w14:textId="77777777" w:rsidR="001446CC" w:rsidRPr="00EB4FBF" w:rsidRDefault="001446CC" w:rsidP="0030008B">
            <w:pPr>
              <w:pStyle w:val="NormalWeb"/>
              <w:spacing w:before="0" w:beforeAutospacing="0" w:after="0" w:afterAutospacing="0"/>
              <w:ind w:left="700" w:right="580"/>
              <w:rPr>
                <w:sz w:val="20"/>
                <w:szCs w:val="20"/>
              </w:rPr>
            </w:pPr>
          </w:p>
          <w:p w14:paraId="45728DAB" w14:textId="77777777" w:rsidR="001446CC" w:rsidRPr="00EB4FBF" w:rsidRDefault="001446CC" w:rsidP="0030008B">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6B1AF70" w14:textId="77777777" w:rsidR="001446CC" w:rsidRPr="009B1E50" w:rsidRDefault="001446CC" w:rsidP="0030008B">
            <w:pPr>
              <w:rPr>
                <w:color w:val="404040" w:themeColor="text1" w:themeTint="BF"/>
              </w:rPr>
            </w:pPr>
          </w:p>
          <w:p w14:paraId="79A43F1D" w14:textId="77777777" w:rsidR="001446CC" w:rsidRDefault="001446CC" w:rsidP="0030008B">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DAA0454" wp14:editId="6E74CE66">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D163D2A" w14:textId="77777777" w:rsidR="001446CC" w:rsidRDefault="001446CC"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49353106" w14:textId="77777777" w:rsidR="001446CC" w:rsidRPr="00AA6360" w:rsidRDefault="001446CC"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18A698EF" w14:textId="77777777" w:rsidR="001446CC" w:rsidRDefault="001446CC" w:rsidP="0030008B">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42CBB6A" w14:textId="77777777" w:rsidR="001446CC" w:rsidRPr="001446CC" w:rsidRDefault="001446CC" w:rsidP="001446CC">
      <w:pPr>
        <w:rPr>
          <w:sz w:val="2"/>
          <w:szCs w:val="2"/>
        </w:rPr>
      </w:pPr>
    </w:p>
    <w:sectPr w:rsidR="001446CC" w:rsidRPr="001446CC" w:rsidSect="00A82F40">
      <w:headerReference w:type="even" r:id="rId21"/>
      <w:headerReference w:type="default" r:id="rId22"/>
      <w:footerReference w:type="even" r:id="rId23"/>
      <w:footerReference w:type="default" r:id="rId24"/>
      <w:headerReference w:type="first" r:id="rId25"/>
      <w:foot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F98F" w14:textId="77777777" w:rsidR="00DD7C8F" w:rsidRDefault="00DD7C8F" w:rsidP="00555DCA">
      <w:pPr>
        <w:spacing w:after="0" w:line="240" w:lineRule="auto"/>
      </w:pPr>
      <w:r>
        <w:separator/>
      </w:r>
    </w:p>
  </w:endnote>
  <w:endnote w:type="continuationSeparator" w:id="0">
    <w:p w14:paraId="4F9D2D24" w14:textId="77777777" w:rsidR="00DD7C8F" w:rsidRDefault="00DD7C8F" w:rsidP="0055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panose1 w:val="020B06040202020202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71A1E" w14:textId="77777777" w:rsidR="00555DCA" w:rsidRDefault="00555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0472A" w14:textId="77777777" w:rsidR="00555DCA" w:rsidRDefault="00555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26E6E" w14:textId="77777777" w:rsidR="00555DCA" w:rsidRDefault="00555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8193" w14:textId="77777777" w:rsidR="00DD7C8F" w:rsidRDefault="00DD7C8F" w:rsidP="00555DCA">
      <w:pPr>
        <w:spacing w:after="0" w:line="240" w:lineRule="auto"/>
      </w:pPr>
      <w:r>
        <w:separator/>
      </w:r>
    </w:p>
  </w:footnote>
  <w:footnote w:type="continuationSeparator" w:id="0">
    <w:p w14:paraId="3EE43F47" w14:textId="77777777" w:rsidR="00DD7C8F" w:rsidRDefault="00DD7C8F" w:rsidP="00555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8D09" w14:textId="77777777" w:rsidR="00555DCA" w:rsidRDefault="00555D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4BD33" w14:textId="77777777" w:rsidR="00555DCA" w:rsidRDefault="00555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5A29" w14:textId="77777777" w:rsidR="00555DCA" w:rsidRDefault="00555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521726"/>
    <w:multiLevelType w:val="hybridMultilevel"/>
    <w:tmpl w:val="8D9C2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0BC"/>
    <w:rsid w:val="00041A32"/>
    <w:rsid w:val="00080544"/>
    <w:rsid w:val="00094286"/>
    <w:rsid w:val="001318B5"/>
    <w:rsid w:val="001446CC"/>
    <w:rsid w:val="001E375A"/>
    <w:rsid w:val="001E53B3"/>
    <w:rsid w:val="002638A5"/>
    <w:rsid w:val="002869C5"/>
    <w:rsid w:val="00290E1E"/>
    <w:rsid w:val="002969E2"/>
    <w:rsid w:val="00297B24"/>
    <w:rsid w:val="00330694"/>
    <w:rsid w:val="003746B6"/>
    <w:rsid w:val="003A1F64"/>
    <w:rsid w:val="003C2935"/>
    <w:rsid w:val="00483A1A"/>
    <w:rsid w:val="00552262"/>
    <w:rsid w:val="00555DCA"/>
    <w:rsid w:val="005A16C2"/>
    <w:rsid w:val="005A7E4D"/>
    <w:rsid w:val="005E2E95"/>
    <w:rsid w:val="006159AF"/>
    <w:rsid w:val="00631B69"/>
    <w:rsid w:val="0067204C"/>
    <w:rsid w:val="006E09D1"/>
    <w:rsid w:val="00777F8C"/>
    <w:rsid w:val="008E6BCA"/>
    <w:rsid w:val="008F3EB7"/>
    <w:rsid w:val="0091275C"/>
    <w:rsid w:val="009260D3"/>
    <w:rsid w:val="009805A9"/>
    <w:rsid w:val="00A14B2C"/>
    <w:rsid w:val="00A82F40"/>
    <w:rsid w:val="00AA780F"/>
    <w:rsid w:val="00AB7032"/>
    <w:rsid w:val="00B6506D"/>
    <w:rsid w:val="00B67A7B"/>
    <w:rsid w:val="00BA1FD4"/>
    <w:rsid w:val="00BB53C8"/>
    <w:rsid w:val="00BB7FD1"/>
    <w:rsid w:val="00C765E7"/>
    <w:rsid w:val="00C939FE"/>
    <w:rsid w:val="00CA2900"/>
    <w:rsid w:val="00D32D51"/>
    <w:rsid w:val="00D47363"/>
    <w:rsid w:val="00D6467F"/>
    <w:rsid w:val="00D67A81"/>
    <w:rsid w:val="00D70A81"/>
    <w:rsid w:val="00DD7C8F"/>
    <w:rsid w:val="00E60E94"/>
    <w:rsid w:val="00EE2DF3"/>
    <w:rsid w:val="00F13DF6"/>
    <w:rsid w:val="00F82533"/>
    <w:rsid w:val="00F82EE5"/>
    <w:rsid w:val="00FA20BC"/>
    <w:rsid w:val="00FE48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4774B"/>
  <w15:chartTrackingRefBased/>
  <w15:docId w15:val="{2129A4C8-52BC-504B-AC66-10A5917C3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82EE5"/>
    <w:pPr>
      <w:ind w:left="720"/>
      <w:contextualSpacing/>
    </w:pPr>
  </w:style>
  <w:style w:type="paragraph" w:styleId="NormalWeb">
    <w:name w:val="Normal (Web)"/>
    <w:basedOn w:val="Normal"/>
    <w:uiPriority w:val="99"/>
    <w:unhideWhenUsed/>
    <w:rsid w:val="005E2E95"/>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E2E95"/>
    <w:rPr>
      <w:color w:val="0000FF"/>
      <w:u w:val="single"/>
    </w:rPr>
  </w:style>
  <w:style w:type="paragraph" w:styleId="Header">
    <w:name w:val="header"/>
    <w:basedOn w:val="Normal"/>
    <w:link w:val="HeaderChar"/>
    <w:uiPriority w:val="99"/>
    <w:unhideWhenUsed/>
    <w:rsid w:val="0055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DCA"/>
  </w:style>
  <w:style w:type="paragraph" w:styleId="Footer">
    <w:name w:val="footer"/>
    <w:basedOn w:val="Normal"/>
    <w:link w:val="FooterChar"/>
    <w:uiPriority w:val="99"/>
    <w:unhideWhenUsed/>
    <w:rsid w:val="0055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writerdirect.com/cover-letter/?utm_source=CL_Word_Doc&amp;utm_medium=RWD_Link&amp;utm_campaign=RG_Downloads" TargetMode="External"/><Relationship Id="rId18" Type="http://schemas.openxmlformats.org/officeDocument/2006/relationships/hyperlink" Target="https://resumegenius.com/how-to-write-a-resume?utm_source=CL_Word_Doc&amp;utm_medium=How_to_Write_Resume_Link&amp;utm_campaign=RG_Download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resumegenius.com/?utm_source=CL_Word_Doc&amp;utm_medium=Resume_Builder_Link&amp;utm_campaign=RG_Downloads"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esumegenius.com/cover-letter-examples?utm_source=CL_Word_Doc&amp;utm_medium=Cover_Letter_Examples_Link&amp;utm_campaign=RG_Downloads"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esumegenius.com/cover-letters-the-how-to-guide?utm_source=CL_Word_Doc&amp;utm_medium=Cover_Letter_Guide_Link&amp;utm_campaign=RG_Download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resumegenius.com/resume-samples?utm_source=CL_Word_Doc&amp;utm_medium=Resume_Samples_Link&amp;utm_campaign=RG_Download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umegenius.com/cover-letter-builder?utm_source=CL_Word_Doc&amp;utm_medium=Cover_Letter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anglulu/Desktop/CVG%20Tempaltes/Word/Bloomsbury/Bloomsbury-Creative-Cover-Letter-Template-Blue%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22F6D-5F4C-114D-AAEB-FED2A4FF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Bloomsbury-Creative-Cover-Letter-Template-Blue .dotx</Template>
  <TotalTime>0</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lulu@resumegenius.com</cp:lastModifiedBy>
  <cp:revision>2</cp:revision>
  <cp:lastPrinted>2022-03-15T07:37:00Z</cp:lastPrinted>
  <dcterms:created xsi:type="dcterms:W3CDTF">2022-03-17T04:12:00Z</dcterms:created>
  <dcterms:modified xsi:type="dcterms:W3CDTF">2022-03-17T04:12:00Z</dcterms:modified>
</cp:coreProperties>
</file>