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1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2"/>
        <w:gridCol w:w="739"/>
        <w:gridCol w:w="4822"/>
      </w:tblGrid>
      <w:tr w:rsidR="002969E2" w14:paraId="77ED1D84" w14:textId="77777777" w:rsidTr="00EE2DF3">
        <w:trPr>
          <w:trHeight w:val="426"/>
        </w:trPr>
        <w:tc>
          <w:tcPr>
            <w:tcW w:w="5782" w:type="dxa"/>
            <w:vMerge w:val="restart"/>
            <w:shd w:val="clear" w:color="auto" w:fill="A71121"/>
            <w:tcMar>
              <w:right w:w="510" w:type="dxa"/>
            </w:tcMar>
            <w:vAlign w:val="center"/>
          </w:tcPr>
          <w:p w14:paraId="296ADB50" w14:textId="77777777" w:rsidR="002969E2" w:rsidRDefault="00C61596" w:rsidP="0091275C">
            <w:pPr>
              <w:jc w:val="right"/>
              <w:rPr>
                <w:rFonts w:ascii="Inter" w:hAnsi="Inter"/>
                <w:color w:val="FFFFFF" w:themeColor="background1"/>
                <w:sz w:val="60"/>
                <w:szCs w:val="60"/>
                <w:lang w:eastAsia="zh-TW"/>
                <w14:textOutline w14:w="9525" w14:cap="rnd" w14:cmpd="sng" w14:algn="ctr">
                  <w14:noFill/>
                  <w14:prstDash w14:val="solid"/>
                  <w14:bevel/>
                </w14:textOutline>
              </w:rPr>
            </w:pPr>
            <w:r>
              <w:rPr>
                <w:rFonts w:ascii="Inter" w:hAnsi="Inter"/>
                <w:b/>
                <w:bCs/>
                <w:color w:val="FFFFFF" w:themeColor="background1"/>
                <w:sz w:val="60"/>
                <w:szCs w:val="60"/>
                <w:lang w:eastAsia="zh-TW"/>
                <w14:textOutline w14:w="9525" w14:cap="rnd" w14:cmpd="sng" w14:algn="ctr">
                  <w14:noFill/>
                  <w14:prstDash w14:val="solid"/>
                  <w14:bevel/>
                </w14:textOutline>
              </w:rPr>
              <w:t>Chloe</w:t>
            </w:r>
            <w:r w:rsidR="001E53B3" w:rsidRPr="006159AF">
              <w:rPr>
                <w:rFonts w:ascii="Inter" w:hAnsi="Inter"/>
                <w:color w:val="FFFFFF" w:themeColor="background1"/>
                <w:sz w:val="60"/>
                <w:szCs w:val="60"/>
                <w:lang w:eastAsia="zh-TW"/>
                <w14:textOutline w14:w="9525" w14:cap="rnd" w14:cmpd="sng" w14:algn="ctr">
                  <w14:noFill/>
                  <w14:prstDash w14:val="solid"/>
                  <w14:bevel/>
                </w14:textOutline>
              </w:rPr>
              <w:t xml:space="preserve"> </w:t>
            </w:r>
            <w:r>
              <w:rPr>
                <w:rFonts w:ascii="Inter" w:hAnsi="Inter"/>
                <w:color w:val="FFFFFF" w:themeColor="background1"/>
                <w:sz w:val="60"/>
                <w:szCs w:val="60"/>
                <w:lang w:eastAsia="zh-TW"/>
                <w14:textOutline w14:w="9525" w14:cap="rnd" w14:cmpd="sng" w14:algn="ctr">
                  <w14:noFill/>
                  <w14:prstDash w14:val="solid"/>
                  <w14:bevel/>
                </w14:textOutline>
              </w:rPr>
              <w:t>Chiu</w:t>
            </w:r>
          </w:p>
          <w:p w14:paraId="49366575" w14:textId="6D58FE40" w:rsidR="00C61596" w:rsidRDefault="00C61596" w:rsidP="00C61596">
            <w:pPr>
              <w:jc w:val="right"/>
            </w:pPr>
            <w:r>
              <w:rPr>
                <w:rFonts w:ascii="Arial" w:hAnsi="Arial" w:cs="Arial"/>
                <w:i/>
                <w:iCs/>
                <w:color w:val="FFFFFF" w:themeColor="background1"/>
                <w:sz w:val="24"/>
                <w:szCs w:val="24"/>
                <w:shd w:val="clear" w:color="auto" w:fill="A71121"/>
                <w:lang w:eastAsia="zh-TW"/>
                <w14:textOutline w14:w="9525" w14:cap="rnd" w14:cmpd="sng" w14:algn="ctr">
                  <w14:noFill/>
                  <w14:prstDash w14:val="solid"/>
                  <w14:bevel/>
                </w14:textOutline>
              </w:rPr>
              <w:t>Frontend Developer</w:t>
            </w:r>
          </w:p>
        </w:tc>
        <w:tc>
          <w:tcPr>
            <w:tcW w:w="5561" w:type="dxa"/>
            <w:gridSpan w:val="2"/>
            <w:shd w:val="clear" w:color="auto" w:fill="000000" w:themeFill="text1"/>
          </w:tcPr>
          <w:p w14:paraId="46DF19C9" w14:textId="77777777" w:rsidR="002969E2" w:rsidRDefault="002969E2" w:rsidP="009260D3">
            <w:pPr>
              <w:jc w:val="right"/>
            </w:pPr>
          </w:p>
        </w:tc>
      </w:tr>
      <w:tr w:rsidR="005A16C2" w14:paraId="0A866152" w14:textId="77777777" w:rsidTr="00EE2DF3">
        <w:trPr>
          <w:trHeight w:val="523"/>
        </w:trPr>
        <w:tc>
          <w:tcPr>
            <w:tcW w:w="5782" w:type="dxa"/>
            <w:vMerge/>
            <w:shd w:val="clear" w:color="auto" w:fill="A71121"/>
          </w:tcPr>
          <w:p w14:paraId="5E924790" w14:textId="77777777" w:rsidR="005A16C2" w:rsidRDefault="005A16C2" w:rsidP="00552262">
            <w:pPr>
              <w:ind w:left="-113"/>
              <w:rPr>
                <w:rFonts w:ascii="Times New Roman"/>
                <w:noProof/>
                <w:sz w:val="20"/>
                <w:lang w:eastAsia="zh-TW"/>
              </w:rPr>
            </w:pPr>
          </w:p>
        </w:tc>
        <w:tc>
          <w:tcPr>
            <w:tcW w:w="739" w:type="dxa"/>
            <w:shd w:val="clear" w:color="auto" w:fill="000000" w:themeFill="text1"/>
            <w:vAlign w:val="center"/>
          </w:tcPr>
          <w:p w14:paraId="2CD04DD5" w14:textId="77777777" w:rsidR="005A16C2" w:rsidRDefault="005A16C2" w:rsidP="005A16C2"/>
        </w:tc>
        <w:tc>
          <w:tcPr>
            <w:tcW w:w="4822" w:type="dxa"/>
            <w:shd w:val="clear" w:color="auto" w:fill="000000" w:themeFill="text1"/>
            <w:vAlign w:val="center"/>
          </w:tcPr>
          <w:p w14:paraId="4E46BB25" w14:textId="77777777" w:rsidR="005A16C2" w:rsidRPr="006159AF" w:rsidRDefault="005A16C2" w:rsidP="005A16C2">
            <w:pPr>
              <w:rPr>
                <w:rFonts w:ascii="Inter" w:hAnsi="Inter"/>
                <w:sz w:val="20"/>
                <w:szCs w:val="20"/>
              </w:rPr>
            </w:pPr>
            <w:r w:rsidRPr="006159AF">
              <w:rPr>
                <w:rFonts w:ascii="Inter" w:hAnsi="Inter"/>
                <w:sz w:val="20"/>
                <w:szCs w:val="20"/>
              </w:rPr>
              <w:t>07123 456 789</w:t>
            </w:r>
          </w:p>
        </w:tc>
      </w:tr>
      <w:tr w:rsidR="005A16C2" w14:paraId="323A77B0" w14:textId="77777777" w:rsidTr="00EE2DF3">
        <w:trPr>
          <w:trHeight w:val="524"/>
        </w:trPr>
        <w:tc>
          <w:tcPr>
            <w:tcW w:w="5782" w:type="dxa"/>
            <w:vMerge/>
            <w:shd w:val="clear" w:color="auto" w:fill="A71121"/>
          </w:tcPr>
          <w:p w14:paraId="60504953" w14:textId="77777777" w:rsidR="005A16C2" w:rsidRDefault="005A16C2" w:rsidP="00552262">
            <w:pPr>
              <w:ind w:left="-113"/>
              <w:rPr>
                <w:rFonts w:ascii="Times New Roman"/>
                <w:noProof/>
                <w:sz w:val="20"/>
                <w:lang w:eastAsia="zh-TW"/>
              </w:rPr>
            </w:pPr>
          </w:p>
        </w:tc>
        <w:tc>
          <w:tcPr>
            <w:tcW w:w="739" w:type="dxa"/>
            <w:shd w:val="clear" w:color="auto" w:fill="000000" w:themeFill="text1"/>
            <w:vAlign w:val="center"/>
          </w:tcPr>
          <w:p w14:paraId="0319DA62" w14:textId="77777777" w:rsidR="005A16C2" w:rsidRDefault="005A16C2" w:rsidP="005A16C2"/>
        </w:tc>
        <w:tc>
          <w:tcPr>
            <w:tcW w:w="4822" w:type="dxa"/>
            <w:shd w:val="clear" w:color="auto" w:fill="000000" w:themeFill="text1"/>
            <w:vAlign w:val="center"/>
          </w:tcPr>
          <w:p w14:paraId="11DBA44A" w14:textId="2931B6DD" w:rsidR="005A16C2" w:rsidRPr="006159AF" w:rsidRDefault="002F49A3" w:rsidP="005A16C2">
            <w:pPr>
              <w:rPr>
                <w:rFonts w:ascii="Inter" w:hAnsi="Inter"/>
                <w:sz w:val="20"/>
                <w:szCs w:val="20"/>
              </w:rPr>
            </w:pPr>
            <w:r>
              <w:rPr>
                <w:rFonts w:ascii="Inter" w:hAnsi="Inter"/>
                <w:sz w:val="20"/>
                <w:szCs w:val="20"/>
              </w:rPr>
              <w:t>chloe</w:t>
            </w:r>
            <w:r w:rsidR="005A16C2" w:rsidRPr="006159AF">
              <w:rPr>
                <w:rFonts w:ascii="Inter" w:hAnsi="Inter"/>
                <w:sz w:val="20"/>
                <w:szCs w:val="20"/>
              </w:rPr>
              <w:t>.</w:t>
            </w:r>
            <w:r>
              <w:rPr>
                <w:rFonts w:ascii="Inter" w:hAnsi="Inter"/>
                <w:sz w:val="20"/>
                <w:szCs w:val="20"/>
              </w:rPr>
              <w:t>chiu</w:t>
            </w:r>
            <w:r w:rsidR="005A16C2" w:rsidRPr="006159AF">
              <w:rPr>
                <w:rFonts w:ascii="Inter" w:hAnsi="Inter"/>
                <w:sz w:val="20"/>
                <w:szCs w:val="20"/>
              </w:rPr>
              <w:t>@</w:t>
            </w:r>
            <w:r>
              <w:rPr>
                <w:rFonts w:ascii="Inter" w:hAnsi="Inter"/>
                <w:sz w:val="20"/>
                <w:szCs w:val="20"/>
              </w:rPr>
              <w:t>e</w:t>
            </w:r>
            <w:r w:rsidR="005A16C2" w:rsidRPr="006159AF">
              <w:rPr>
                <w:rFonts w:ascii="Inter" w:hAnsi="Inter"/>
                <w:sz w:val="20"/>
                <w:szCs w:val="20"/>
              </w:rPr>
              <w:t>mail.com</w:t>
            </w:r>
          </w:p>
        </w:tc>
      </w:tr>
      <w:tr w:rsidR="005A16C2" w14:paraId="6C52E4C6" w14:textId="77777777" w:rsidTr="00EE2DF3">
        <w:trPr>
          <w:trHeight w:val="523"/>
        </w:trPr>
        <w:tc>
          <w:tcPr>
            <w:tcW w:w="5782" w:type="dxa"/>
            <w:vMerge/>
            <w:shd w:val="clear" w:color="auto" w:fill="A71121"/>
          </w:tcPr>
          <w:p w14:paraId="080E6C63" w14:textId="77777777" w:rsidR="005A16C2" w:rsidRDefault="005A16C2" w:rsidP="00552262">
            <w:pPr>
              <w:ind w:left="-113"/>
              <w:rPr>
                <w:rFonts w:ascii="Times New Roman"/>
                <w:noProof/>
                <w:sz w:val="20"/>
                <w:lang w:eastAsia="zh-TW"/>
              </w:rPr>
            </w:pPr>
          </w:p>
        </w:tc>
        <w:tc>
          <w:tcPr>
            <w:tcW w:w="739" w:type="dxa"/>
            <w:shd w:val="clear" w:color="auto" w:fill="000000" w:themeFill="text1"/>
            <w:vAlign w:val="center"/>
          </w:tcPr>
          <w:p w14:paraId="2C60D673" w14:textId="77777777" w:rsidR="005A16C2" w:rsidRDefault="005A16C2" w:rsidP="005A16C2"/>
        </w:tc>
        <w:tc>
          <w:tcPr>
            <w:tcW w:w="4822" w:type="dxa"/>
            <w:shd w:val="clear" w:color="auto" w:fill="000000" w:themeFill="text1"/>
            <w:vAlign w:val="center"/>
          </w:tcPr>
          <w:p w14:paraId="1A0FD45E" w14:textId="73945488" w:rsidR="005A16C2" w:rsidRPr="006159AF" w:rsidRDefault="00C61596" w:rsidP="005A16C2">
            <w:pPr>
              <w:rPr>
                <w:rFonts w:ascii="Inter" w:hAnsi="Inter"/>
                <w:sz w:val="20"/>
                <w:szCs w:val="20"/>
              </w:rPr>
            </w:pPr>
            <w:r>
              <w:rPr>
                <w:rFonts w:ascii="Inter" w:hAnsi="Inter"/>
                <w:sz w:val="20"/>
                <w:szCs w:val="20"/>
              </w:rPr>
              <w:t>232</w:t>
            </w:r>
            <w:r w:rsidR="005A16C2" w:rsidRPr="006159AF">
              <w:rPr>
                <w:rFonts w:ascii="Inter" w:hAnsi="Inter"/>
                <w:sz w:val="20"/>
                <w:szCs w:val="20"/>
              </w:rPr>
              <w:t xml:space="preserve"> </w:t>
            </w:r>
            <w:r>
              <w:rPr>
                <w:rFonts w:ascii="Inter" w:hAnsi="Inter"/>
                <w:sz w:val="20"/>
                <w:szCs w:val="20"/>
              </w:rPr>
              <w:t>Stepney Ln</w:t>
            </w:r>
            <w:r w:rsidR="005A16C2" w:rsidRPr="006159AF">
              <w:rPr>
                <w:rFonts w:ascii="Inter" w:hAnsi="Inter"/>
                <w:sz w:val="20"/>
                <w:szCs w:val="20"/>
              </w:rPr>
              <w:t xml:space="preserve">, </w:t>
            </w:r>
            <w:r>
              <w:rPr>
                <w:rFonts w:ascii="Inter" w:hAnsi="Inter"/>
                <w:sz w:val="20"/>
                <w:szCs w:val="20"/>
              </w:rPr>
              <w:t>Newcastle</w:t>
            </w:r>
            <w:r w:rsidR="005A16C2" w:rsidRPr="006159AF">
              <w:rPr>
                <w:rFonts w:ascii="Inter" w:hAnsi="Inter"/>
                <w:sz w:val="20"/>
                <w:szCs w:val="20"/>
              </w:rPr>
              <w:t>, N</w:t>
            </w:r>
            <w:r>
              <w:rPr>
                <w:rFonts w:ascii="Inter" w:hAnsi="Inter"/>
                <w:sz w:val="20"/>
                <w:szCs w:val="20"/>
              </w:rPr>
              <w:t>E</w:t>
            </w:r>
            <w:r w:rsidR="005A16C2" w:rsidRPr="006159AF">
              <w:rPr>
                <w:rFonts w:ascii="Inter" w:hAnsi="Inter"/>
                <w:sz w:val="20"/>
                <w:szCs w:val="20"/>
              </w:rPr>
              <w:t xml:space="preserve">1 </w:t>
            </w:r>
            <w:r>
              <w:rPr>
                <w:rFonts w:ascii="Inter" w:hAnsi="Inter"/>
                <w:sz w:val="20"/>
                <w:szCs w:val="20"/>
              </w:rPr>
              <w:t>1</w:t>
            </w:r>
            <w:r w:rsidR="005A16C2" w:rsidRPr="006159AF">
              <w:rPr>
                <w:rFonts w:ascii="Inter" w:hAnsi="Inter"/>
                <w:sz w:val="20"/>
                <w:szCs w:val="20"/>
              </w:rPr>
              <w:t>EG</w:t>
            </w:r>
          </w:p>
        </w:tc>
      </w:tr>
      <w:tr w:rsidR="005A16C2" w14:paraId="5313ED3B" w14:textId="77777777" w:rsidTr="00EE2DF3">
        <w:trPr>
          <w:trHeight w:val="523"/>
        </w:trPr>
        <w:tc>
          <w:tcPr>
            <w:tcW w:w="5782" w:type="dxa"/>
            <w:vMerge/>
            <w:shd w:val="clear" w:color="auto" w:fill="A71121"/>
          </w:tcPr>
          <w:p w14:paraId="431F7CD6" w14:textId="77777777" w:rsidR="005A16C2" w:rsidRDefault="005A16C2" w:rsidP="00552262">
            <w:pPr>
              <w:ind w:left="-113"/>
              <w:rPr>
                <w:rFonts w:ascii="Times New Roman"/>
                <w:noProof/>
                <w:sz w:val="20"/>
                <w:lang w:eastAsia="zh-TW"/>
              </w:rPr>
            </w:pPr>
          </w:p>
        </w:tc>
        <w:tc>
          <w:tcPr>
            <w:tcW w:w="739" w:type="dxa"/>
            <w:shd w:val="clear" w:color="auto" w:fill="000000" w:themeFill="text1"/>
            <w:vAlign w:val="center"/>
          </w:tcPr>
          <w:p w14:paraId="2A04EFCA" w14:textId="77777777" w:rsidR="005A16C2" w:rsidRDefault="0091275C" w:rsidP="005A16C2">
            <w:r>
              <w:rPr>
                <w:noProof/>
              </w:rPr>
              <w:drawing>
                <wp:anchor distT="0" distB="0" distL="114300" distR="114300" simplePos="0" relativeHeight="251673600" behindDoc="0" locked="0" layoutInCell="1" allowOverlap="1" wp14:anchorId="731EB4EF" wp14:editId="7C103686">
                  <wp:simplePos x="0" y="0"/>
                  <wp:positionH relativeFrom="column">
                    <wp:posOffset>153035</wp:posOffset>
                  </wp:positionH>
                  <wp:positionV relativeFrom="paragraph">
                    <wp:posOffset>-635</wp:posOffset>
                  </wp:positionV>
                  <wp:extent cx="151130" cy="151130"/>
                  <wp:effectExtent l="0" t="0" r="1270" b="127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0528" behindDoc="0" locked="0" layoutInCell="1" allowOverlap="1" wp14:anchorId="15089CB5" wp14:editId="06708022">
                  <wp:simplePos x="0" y="0"/>
                  <wp:positionH relativeFrom="column">
                    <wp:posOffset>155575</wp:posOffset>
                  </wp:positionH>
                  <wp:positionV relativeFrom="paragraph">
                    <wp:posOffset>-1026160</wp:posOffset>
                  </wp:positionV>
                  <wp:extent cx="158115" cy="151130"/>
                  <wp:effectExtent l="0" t="0" r="0"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115" cy="1511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2576" behindDoc="0" locked="0" layoutInCell="1" allowOverlap="1" wp14:anchorId="24F04A8E" wp14:editId="3168F7E3">
                  <wp:simplePos x="0" y="0"/>
                  <wp:positionH relativeFrom="column">
                    <wp:posOffset>157480</wp:posOffset>
                  </wp:positionH>
                  <wp:positionV relativeFrom="paragraph">
                    <wp:posOffset>-661035</wp:posOffset>
                  </wp:positionV>
                  <wp:extent cx="151130" cy="151130"/>
                  <wp:effectExtent l="0" t="0" r="1270" b="127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1552" behindDoc="0" locked="0" layoutInCell="1" allowOverlap="1" wp14:anchorId="22FA9230" wp14:editId="01C7034C">
                  <wp:simplePos x="0" y="0"/>
                  <wp:positionH relativeFrom="column">
                    <wp:posOffset>158115</wp:posOffset>
                  </wp:positionH>
                  <wp:positionV relativeFrom="paragraph">
                    <wp:posOffset>-334645</wp:posOffset>
                  </wp:positionV>
                  <wp:extent cx="151130" cy="151130"/>
                  <wp:effectExtent l="0" t="0" r="1270" b="127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822" w:type="dxa"/>
            <w:shd w:val="clear" w:color="auto" w:fill="000000" w:themeFill="text1"/>
            <w:vAlign w:val="center"/>
          </w:tcPr>
          <w:p w14:paraId="1A6FEE41" w14:textId="1ABF4535" w:rsidR="005A16C2" w:rsidRPr="006159AF" w:rsidRDefault="005A16C2" w:rsidP="005A16C2">
            <w:pPr>
              <w:rPr>
                <w:rFonts w:ascii="Inter" w:hAnsi="Inter"/>
                <w:sz w:val="20"/>
                <w:szCs w:val="20"/>
              </w:rPr>
            </w:pPr>
            <w:r w:rsidRPr="006159AF">
              <w:rPr>
                <w:rFonts w:ascii="Inter" w:hAnsi="Inter"/>
                <w:sz w:val="20"/>
                <w:szCs w:val="20"/>
              </w:rPr>
              <w:t>Linkedin.com/in/</w:t>
            </w:r>
            <w:proofErr w:type="spellStart"/>
            <w:r w:rsidR="00C61596">
              <w:rPr>
                <w:rFonts w:ascii="Inter" w:hAnsi="Inter"/>
                <w:sz w:val="20"/>
                <w:szCs w:val="20"/>
              </w:rPr>
              <w:t>chloe</w:t>
            </w:r>
            <w:r w:rsidRPr="006159AF">
              <w:rPr>
                <w:rFonts w:ascii="Inter" w:hAnsi="Inter"/>
                <w:sz w:val="20"/>
                <w:szCs w:val="20"/>
              </w:rPr>
              <w:t>-</w:t>
            </w:r>
            <w:r w:rsidR="00C61596">
              <w:rPr>
                <w:rFonts w:ascii="Inter" w:hAnsi="Inter"/>
                <w:sz w:val="20"/>
                <w:szCs w:val="20"/>
              </w:rPr>
              <w:t>chiu</w:t>
            </w:r>
            <w:proofErr w:type="spellEnd"/>
          </w:p>
        </w:tc>
      </w:tr>
      <w:tr w:rsidR="002969E2" w14:paraId="1C8167AE" w14:textId="77777777" w:rsidTr="00EE2DF3">
        <w:trPr>
          <w:trHeight w:val="261"/>
        </w:trPr>
        <w:tc>
          <w:tcPr>
            <w:tcW w:w="5782" w:type="dxa"/>
            <w:vMerge/>
            <w:shd w:val="clear" w:color="auto" w:fill="A71121"/>
          </w:tcPr>
          <w:p w14:paraId="3E80E46C" w14:textId="77777777" w:rsidR="002969E2" w:rsidRDefault="002969E2" w:rsidP="00552262">
            <w:pPr>
              <w:ind w:left="-113"/>
              <w:rPr>
                <w:rFonts w:ascii="Times New Roman"/>
                <w:noProof/>
                <w:sz w:val="20"/>
                <w:lang w:eastAsia="zh-TW"/>
              </w:rPr>
            </w:pPr>
          </w:p>
        </w:tc>
        <w:tc>
          <w:tcPr>
            <w:tcW w:w="5561" w:type="dxa"/>
            <w:gridSpan w:val="2"/>
            <w:shd w:val="clear" w:color="auto" w:fill="0D0D0D" w:themeFill="text1" w:themeFillTint="F2"/>
          </w:tcPr>
          <w:p w14:paraId="71C7E3F7" w14:textId="77777777" w:rsidR="002969E2" w:rsidRDefault="002969E2"/>
        </w:tc>
      </w:tr>
    </w:tbl>
    <w:p w14:paraId="2B7335E2" w14:textId="77777777" w:rsidR="00552262" w:rsidRDefault="00552262" w:rsidP="00552262">
      <w:pPr>
        <w:tabs>
          <w:tab w:val="left" w:pos="3398"/>
        </w:tabs>
        <w:rPr>
          <w:sz w:val="2"/>
          <w:szCs w:val="2"/>
        </w:rPr>
      </w:pPr>
    </w:p>
    <w:tbl>
      <w:tblPr>
        <w:tblStyle w:val="TableGrid"/>
        <w:tblW w:w="11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8366"/>
      </w:tblGrid>
      <w:tr w:rsidR="001446CC" w14:paraId="20ACA9F1" w14:textId="77777777" w:rsidTr="0030008B">
        <w:trPr>
          <w:trHeight w:val="475"/>
        </w:trPr>
        <w:tc>
          <w:tcPr>
            <w:tcW w:w="11343" w:type="dxa"/>
            <w:gridSpan w:val="2"/>
          </w:tcPr>
          <w:p w14:paraId="7DE6F75D" w14:textId="77777777" w:rsidR="001446CC" w:rsidRDefault="001446CC" w:rsidP="0030008B"/>
        </w:tc>
      </w:tr>
      <w:tr w:rsidR="001446CC" w14:paraId="738FABEB" w14:textId="77777777" w:rsidTr="0030008B">
        <w:trPr>
          <w:trHeight w:val="267"/>
        </w:trPr>
        <w:tc>
          <w:tcPr>
            <w:tcW w:w="11343" w:type="dxa"/>
            <w:gridSpan w:val="2"/>
          </w:tcPr>
          <w:p w14:paraId="1B003F78" w14:textId="77777777" w:rsidR="001446CC" w:rsidRDefault="001446CC" w:rsidP="0030008B"/>
        </w:tc>
      </w:tr>
      <w:tr w:rsidR="001446CC" w:rsidRPr="00521689" w14:paraId="71E09297" w14:textId="77777777" w:rsidTr="0030008B">
        <w:trPr>
          <w:trHeight w:val="12076"/>
        </w:trPr>
        <w:tc>
          <w:tcPr>
            <w:tcW w:w="2977" w:type="dxa"/>
          </w:tcPr>
          <w:p w14:paraId="69C34197" w14:textId="77777777" w:rsidR="001446CC" w:rsidRPr="00297B24" w:rsidRDefault="001446CC" w:rsidP="0030008B">
            <w:pPr>
              <w:spacing w:line="276" w:lineRule="auto"/>
              <w:rPr>
                <w:rFonts w:ascii="Inter" w:hAnsi="Inter"/>
                <w:b/>
                <w:bCs/>
              </w:rPr>
            </w:pPr>
            <w:r w:rsidRPr="00297B24">
              <w:rPr>
                <w:rFonts w:ascii="Inter" w:hAnsi="Inter"/>
                <w:b/>
                <w:bCs/>
              </w:rPr>
              <w:t>To</w:t>
            </w:r>
          </w:p>
          <w:p w14:paraId="02B83B5D" w14:textId="77777777" w:rsidR="001446CC" w:rsidRDefault="001446CC" w:rsidP="0030008B">
            <w:pPr>
              <w:spacing w:line="276" w:lineRule="auto"/>
              <w:rPr>
                <w:rFonts w:ascii="Inter" w:hAnsi="Inter"/>
              </w:rPr>
            </w:pPr>
          </w:p>
          <w:p w14:paraId="70CA1BC6" w14:textId="1EC68221" w:rsidR="001446CC" w:rsidRPr="00521689" w:rsidRDefault="00C61596" w:rsidP="0030008B">
            <w:pPr>
              <w:spacing w:line="276" w:lineRule="auto"/>
              <w:rPr>
                <w:rFonts w:ascii="Inter" w:hAnsi="Inter"/>
              </w:rPr>
            </w:pPr>
            <w:r>
              <w:rPr>
                <w:rFonts w:ascii="Inter" w:hAnsi="Inter"/>
              </w:rPr>
              <w:t>Henrietta Battersea</w:t>
            </w:r>
          </w:p>
          <w:p w14:paraId="14987598" w14:textId="3ACB88B4" w:rsidR="001446CC" w:rsidRPr="00521689" w:rsidRDefault="00C61596" w:rsidP="0030008B">
            <w:pPr>
              <w:spacing w:line="276" w:lineRule="auto"/>
              <w:rPr>
                <w:rFonts w:ascii="Inter" w:hAnsi="Inter"/>
              </w:rPr>
            </w:pPr>
            <w:r>
              <w:rPr>
                <w:rFonts w:ascii="Inter" w:hAnsi="Inter"/>
              </w:rPr>
              <w:t>53 Albion Street</w:t>
            </w:r>
          </w:p>
          <w:p w14:paraId="37E3F999" w14:textId="42958CF4" w:rsidR="001446CC" w:rsidRPr="00521689" w:rsidRDefault="00C61596" w:rsidP="0030008B">
            <w:pPr>
              <w:spacing w:line="276" w:lineRule="auto"/>
              <w:rPr>
                <w:rFonts w:ascii="Inter" w:hAnsi="Inter"/>
              </w:rPr>
            </w:pPr>
            <w:r>
              <w:rPr>
                <w:rFonts w:ascii="Inter" w:hAnsi="Inter"/>
              </w:rPr>
              <w:t>Leeds</w:t>
            </w:r>
          </w:p>
          <w:p w14:paraId="3FEB30F5" w14:textId="64B6681A" w:rsidR="001446CC" w:rsidRPr="00521689" w:rsidRDefault="00C61596" w:rsidP="0030008B">
            <w:pPr>
              <w:spacing w:line="276" w:lineRule="auto"/>
              <w:rPr>
                <w:rFonts w:ascii="Inter" w:hAnsi="Inter"/>
              </w:rPr>
            </w:pPr>
            <w:r>
              <w:rPr>
                <w:rFonts w:ascii="Inter" w:hAnsi="Inter"/>
              </w:rPr>
              <w:t>L</w:t>
            </w:r>
            <w:r w:rsidR="001446CC" w:rsidRPr="00521689">
              <w:rPr>
                <w:rFonts w:ascii="Inter" w:hAnsi="Inter"/>
              </w:rPr>
              <w:t>S</w:t>
            </w:r>
            <w:r>
              <w:rPr>
                <w:rFonts w:ascii="Inter" w:hAnsi="Inter"/>
              </w:rPr>
              <w:t>1</w:t>
            </w:r>
            <w:r w:rsidR="001446CC" w:rsidRPr="00521689">
              <w:rPr>
                <w:rFonts w:ascii="Inter" w:hAnsi="Inter"/>
              </w:rPr>
              <w:t xml:space="preserve"> 0RP</w:t>
            </w:r>
          </w:p>
          <w:p w14:paraId="3CC200B2" w14:textId="77777777" w:rsidR="001446CC" w:rsidRPr="00521689" w:rsidRDefault="001446CC" w:rsidP="0030008B">
            <w:pPr>
              <w:spacing w:line="276" w:lineRule="auto"/>
              <w:rPr>
                <w:rFonts w:ascii="Inter" w:hAnsi="Inter"/>
              </w:rPr>
            </w:pPr>
            <w:r w:rsidRPr="00521689">
              <w:rPr>
                <w:rFonts w:ascii="Inter" w:hAnsi="Inter"/>
              </w:rPr>
              <w:t xml:space="preserve">07123 456 789 </w:t>
            </w:r>
          </w:p>
          <w:p w14:paraId="79A17065" w14:textId="77777777" w:rsidR="001446CC" w:rsidRPr="00521689" w:rsidRDefault="001446CC" w:rsidP="0030008B">
            <w:pPr>
              <w:spacing w:line="276" w:lineRule="auto"/>
              <w:rPr>
                <w:rFonts w:ascii="Inter" w:hAnsi="Inter"/>
              </w:rPr>
            </w:pPr>
          </w:p>
          <w:p w14:paraId="4161DAB0" w14:textId="77777777" w:rsidR="001446CC" w:rsidRPr="00521689" w:rsidRDefault="001446CC" w:rsidP="0030008B">
            <w:pPr>
              <w:spacing w:line="276" w:lineRule="auto"/>
              <w:rPr>
                <w:rFonts w:ascii="Inter" w:hAnsi="Inter"/>
              </w:rPr>
            </w:pPr>
          </w:p>
          <w:p w14:paraId="620F5F7D" w14:textId="5F2A7155" w:rsidR="001446CC" w:rsidRPr="00521689" w:rsidRDefault="001446CC" w:rsidP="0030008B">
            <w:pPr>
              <w:spacing w:line="276" w:lineRule="auto"/>
              <w:rPr>
                <w:rFonts w:ascii="Inter" w:hAnsi="Inter"/>
              </w:rPr>
            </w:pPr>
            <w:r w:rsidRPr="00521689">
              <w:rPr>
                <w:rFonts w:ascii="Inter" w:hAnsi="Inter"/>
              </w:rPr>
              <w:t xml:space="preserve">30 </w:t>
            </w:r>
            <w:r w:rsidR="00C61596">
              <w:rPr>
                <w:rFonts w:ascii="Inter" w:hAnsi="Inter"/>
              </w:rPr>
              <w:t xml:space="preserve">March </w:t>
            </w:r>
            <w:r w:rsidRPr="00521689">
              <w:rPr>
                <w:rFonts w:ascii="Inter" w:hAnsi="Inter"/>
              </w:rPr>
              <w:t>202</w:t>
            </w:r>
            <w:r w:rsidR="00C61596">
              <w:rPr>
                <w:rFonts w:ascii="Inter" w:hAnsi="Inter"/>
              </w:rPr>
              <w:t>3</w:t>
            </w:r>
          </w:p>
        </w:tc>
        <w:tc>
          <w:tcPr>
            <w:tcW w:w="8366" w:type="dxa"/>
          </w:tcPr>
          <w:p w14:paraId="02CF182E" w14:textId="45C2AB9E" w:rsidR="001446CC" w:rsidRPr="00D05FC6" w:rsidRDefault="001446CC" w:rsidP="0030008B">
            <w:pPr>
              <w:spacing w:line="360" w:lineRule="auto"/>
              <w:rPr>
                <w:rFonts w:ascii="Inter" w:hAnsi="Inter"/>
              </w:rPr>
            </w:pPr>
            <w:r w:rsidRPr="00D05FC6">
              <w:rPr>
                <w:rFonts w:ascii="Inter" w:hAnsi="Inter"/>
              </w:rPr>
              <w:t xml:space="preserve">Dear </w:t>
            </w:r>
            <w:r w:rsidR="00334F15">
              <w:rPr>
                <w:rFonts w:ascii="Inter" w:hAnsi="Inter"/>
              </w:rPr>
              <w:t>Ms Battersea</w:t>
            </w:r>
            <w:r w:rsidRPr="00D05FC6">
              <w:rPr>
                <w:rFonts w:ascii="Inter" w:hAnsi="Inter"/>
              </w:rPr>
              <w:t>,</w:t>
            </w:r>
          </w:p>
          <w:p w14:paraId="5DDF410D" w14:textId="77777777" w:rsidR="001446CC" w:rsidRPr="00521689" w:rsidRDefault="001446CC" w:rsidP="0030008B">
            <w:pPr>
              <w:spacing w:line="360" w:lineRule="auto"/>
              <w:rPr>
                <w:rFonts w:ascii="Inter" w:hAnsi="Inter"/>
              </w:rPr>
            </w:pPr>
          </w:p>
          <w:p w14:paraId="6D448F12" w14:textId="0AEB13BC" w:rsidR="00D05FC6" w:rsidRDefault="00D05FC6" w:rsidP="00D05FC6">
            <w:pPr>
              <w:spacing w:line="360" w:lineRule="auto"/>
              <w:rPr>
                <w:rFonts w:ascii="Inter" w:hAnsi="Inter"/>
              </w:rPr>
            </w:pPr>
            <w:r w:rsidRPr="00D05FC6">
              <w:rPr>
                <w:rFonts w:ascii="Inter" w:hAnsi="Inter"/>
              </w:rPr>
              <w:t>I'm a Frontend Developer with over 5 years of experience working for banking and recruitment firms. With proven experience building intuitive, user-centric platforms and applications for various user bases, I’m well equipped to take on the responsibilities required of your next Frontend Developer.</w:t>
            </w:r>
            <w:r>
              <w:rPr>
                <w:rFonts w:ascii="Inter" w:hAnsi="Inter"/>
              </w:rPr>
              <w:t xml:space="preserve"> </w:t>
            </w:r>
          </w:p>
          <w:p w14:paraId="5705074E" w14:textId="77777777" w:rsidR="00D05FC6" w:rsidRPr="00D05FC6" w:rsidRDefault="00D05FC6" w:rsidP="00D05FC6">
            <w:pPr>
              <w:spacing w:line="360" w:lineRule="auto"/>
              <w:rPr>
                <w:rFonts w:ascii="Inter" w:hAnsi="Inter"/>
              </w:rPr>
            </w:pPr>
          </w:p>
          <w:p w14:paraId="5DE6D963" w14:textId="09408F4C" w:rsidR="00D05FC6" w:rsidRDefault="00D05FC6" w:rsidP="00D05FC6">
            <w:pPr>
              <w:spacing w:line="360" w:lineRule="auto"/>
              <w:rPr>
                <w:rFonts w:ascii="Inter" w:hAnsi="Inter"/>
              </w:rPr>
            </w:pPr>
            <w:r w:rsidRPr="00D05FC6">
              <w:rPr>
                <w:rFonts w:ascii="Inter" w:hAnsi="Inter"/>
              </w:rPr>
              <w:t xml:space="preserve">First, I have an advanced knowledge of JavaScript, </w:t>
            </w:r>
            <w:r>
              <w:rPr>
                <w:rFonts w:ascii="Inter" w:hAnsi="Inter"/>
              </w:rPr>
              <w:t xml:space="preserve">including </w:t>
            </w:r>
            <w:r w:rsidRPr="00D05FC6">
              <w:rPr>
                <w:rFonts w:ascii="Inter" w:hAnsi="Inter"/>
              </w:rPr>
              <w:t xml:space="preserve">experience building object-oriented web applications. In my previous role at </w:t>
            </w:r>
            <w:proofErr w:type="spellStart"/>
            <w:r w:rsidRPr="00D05FC6">
              <w:rPr>
                <w:rFonts w:ascii="Inter" w:hAnsi="Inter"/>
              </w:rPr>
              <w:t>Fervur</w:t>
            </w:r>
            <w:proofErr w:type="spellEnd"/>
            <w:r w:rsidRPr="00D05FC6">
              <w:rPr>
                <w:rFonts w:ascii="Inter" w:hAnsi="Inter"/>
              </w:rPr>
              <w:t xml:space="preserve">, I leveraged a Node.js framework to design an enterprise-grade e-commerce platform </w:t>
            </w:r>
            <w:r>
              <w:rPr>
                <w:rFonts w:ascii="Inter" w:hAnsi="Inter"/>
              </w:rPr>
              <w:t xml:space="preserve">for </w:t>
            </w:r>
            <w:r w:rsidRPr="00D05FC6">
              <w:rPr>
                <w:rFonts w:ascii="Inter" w:hAnsi="Inter"/>
              </w:rPr>
              <w:t>sell</w:t>
            </w:r>
            <w:r>
              <w:rPr>
                <w:rFonts w:ascii="Inter" w:hAnsi="Inter"/>
              </w:rPr>
              <w:t>ing</w:t>
            </w:r>
            <w:r w:rsidRPr="00D05FC6">
              <w:rPr>
                <w:rFonts w:ascii="Inter" w:hAnsi="Inter"/>
              </w:rPr>
              <w:t xml:space="preserve"> healthcare and wellness products. For this project, I was the lead developer working on the client-side application and integrating it with backend services. Ultimately, the platform launch achieved a 50% decrease in bounce rates and 40% increase in user engagement.</w:t>
            </w:r>
          </w:p>
          <w:p w14:paraId="58ED98A6" w14:textId="77777777" w:rsidR="00D05FC6" w:rsidRPr="00D05FC6" w:rsidRDefault="00D05FC6" w:rsidP="00D05FC6">
            <w:pPr>
              <w:spacing w:line="360" w:lineRule="auto"/>
              <w:rPr>
                <w:rFonts w:ascii="Inter" w:hAnsi="Inter"/>
              </w:rPr>
            </w:pPr>
          </w:p>
          <w:p w14:paraId="7C2E90CA" w14:textId="77777777" w:rsidR="00D05FC6" w:rsidRPr="00D05FC6" w:rsidRDefault="00D05FC6" w:rsidP="00D05FC6">
            <w:pPr>
              <w:spacing w:line="360" w:lineRule="auto"/>
              <w:rPr>
                <w:rFonts w:ascii="Inter" w:hAnsi="Inter"/>
              </w:rPr>
            </w:pPr>
            <w:r w:rsidRPr="00D05FC6">
              <w:rPr>
                <w:rFonts w:ascii="Inter" w:hAnsi="Inter"/>
              </w:rPr>
              <w:t>Second, I am familiar with both Scrum and Agile development methodologies. As a developer at Onyx, I trained a team of 5 cross-functional members in the principles of both methodologies to ensure the timely delivery of a complex update to a client's customer service portal, ultimately enabling us to deliver the project 2 weeks ahead of schedule.</w:t>
            </w:r>
          </w:p>
          <w:p w14:paraId="370A3163" w14:textId="77777777" w:rsidR="00D05FC6" w:rsidRDefault="00D05FC6" w:rsidP="00D05FC6">
            <w:pPr>
              <w:spacing w:line="360" w:lineRule="auto"/>
              <w:rPr>
                <w:rFonts w:ascii="Inter" w:hAnsi="Inter"/>
              </w:rPr>
            </w:pPr>
          </w:p>
          <w:p w14:paraId="21758FD1" w14:textId="095F1ED0" w:rsidR="00D05FC6" w:rsidRPr="00D05FC6" w:rsidRDefault="00D05FC6" w:rsidP="00D05FC6">
            <w:pPr>
              <w:spacing w:line="360" w:lineRule="auto"/>
              <w:rPr>
                <w:rFonts w:ascii="Inter" w:hAnsi="Inter"/>
              </w:rPr>
            </w:pPr>
            <w:r w:rsidRPr="00D05FC6">
              <w:rPr>
                <w:rFonts w:ascii="Inter" w:hAnsi="Inter"/>
              </w:rPr>
              <w:t>Finally, I share Saturn's core values. A proud geek, I love to dive into projects, toy with design, and experiment with outcomes — taking the same sandbox approach to design that has shaped your organisation. Having worked for more traditional employers in the past, I'm excited to disrupt the industry as the newest addition to your team.</w:t>
            </w:r>
          </w:p>
          <w:p w14:paraId="53F2358A" w14:textId="77777777" w:rsidR="00D05FC6" w:rsidRDefault="00D05FC6" w:rsidP="00D05FC6">
            <w:pPr>
              <w:spacing w:line="360" w:lineRule="auto"/>
              <w:rPr>
                <w:rFonts w:ascii="Inter" w:hAnsi="Inter"/>
              </w:rPr>
            </w:pPr>
          </w:p>
          <w:p w14:paraId="361B1746" w14:textId="404937E5" w:rsidR="00D05FC6" w:rsidRPr="00D05FC6" w:rsidRDefault="00D05FC6" w:rsidP="00D05FC6">
            <w:pPr>
              <w:spacing w:line="360" w:lineRule="auto"/>
              <w:rPr>
                <w:rFonts w:ascii="Inter" w:hAnsi="Inter"/>
              </w:rPr>
            </w:pPr>
            <w:r w:rsidRPr="00D05FC6">
              <w:rPr>
                <w:rFonts w:ascii="Inter" w:hAnsi="Inter"/>
              </w:rPr>
              <w:t>I've included my CV for your review and would be thrilled to share more about my skills and aspirations in person. You can reach me by phone at 07123 456 789 or chloe.chiu@email.com.</w:t>
            </w:r>
          </w:p>
          <w:p w14:paraId="5497240B" w14:textId="77777777" w:rsidR="00D05FC6" w:rsidRDefault="00D05FC6" w:rsidP="00D05FC6">
            <w:pPr>
              <w:spacing w:line="360" w:lineRule="auto"/>
              <w:rPr>
                <w:rFonts w:ascii="Inter" w:hAnsi="Inter"/>
              </w:rPr>
            </w:pPr>
          </w:p>
          <w:p w14:paraId="0B910BB4" w14:textId="7760B89C" w:rsidR="00D05FC6" w:rsidRPr="00D05FC6" w:rsidRDefault="00D05FC6" w:rsidP="00D05FC6">
            <w:pPr>
              <w:spacing w:line="360" w:lineRule="auto"/>
              <w:rPr>
                <w:rFonts w:ascii="Inter" w:hAnsi="Inter"/>
              </w:rPr>
            </w:pPr>
            <w:r w:rsidRPr="00D05FC6">
              <w:rPr>
                <w:rFonts w:ascii="Inter" w:hAnsi="Inter"/>
              </w:rPr>
              <w:t>Best regards,</w:t>
            </w:r>
          </w:p>
          <w:p w14:paraId="74397703" w14:textId="77777777" w:rsidR="00D05FC6" w:rsidRDefault="00D05FC6" w:rsidP="00D05FC6">
            <w:pPr>
              <w:spacing w:line="360" w:lineRule="auto"/>
              <w:rPr>
                <w:rFonts w:ascii="Inter" w:hAnsi="Inter"/>
              </w:rPr>
            </w:pPr>
          </w:p>
          <w:p w14:paraId="03D73388" w14:textId="6C9327B3" w:rsidR="001446CC" w:rsidRPr="00521689" w:rsidRDefault="00D05FC6" w:rsidP="00D05FC6">
            <w:pPr>
              <w:spacing w:line="360" w:lineRule="auto"/>
              <w:rPr>
                <w:rFonts w:ascii="Inter" w:hAnsi="Inter"/>
              </w:rPr>
            </w:pPr>
            <w:r w:rsidRPr="00D05FC6">
              <w:rPr>
                <w:rFonts w:ascii="Inter" w:hAnsi="Inter"/>
              </w:rPr>
              <w:t>Chloe Chiu</w:t>
            </w:r>
          </w:p>
        </w:tc>
      </w:tr>
      <w:tr w:rsidR="001446CC" w14:paraId="4A45D5ED" w14:textId="77777777" w:rsidTr="0030008B">
        <w:trPr>
          <w:trHeight w:val="13029"/>
        </w:trPr>
        <w:tc>
          <w:tcPr>
            <w:tcW w:w="11343" w:type="dxa"/>
            <w:gridSpan w:val="2"/>
            <w:tcMar>
              <w:top w:w="567" w:type="dxa"/>
              <w:left w:w="567" w:type="dxa"/>
              <w:bottom w:w="567" w:type="dxa"/>
              <w:right w:w="567" w:type="dxa"/>
            </w:tcMar>
          </w:tcPr>
          <w:p w14:paraId="4F648ECF" w14:textId="77777777" w:rsidR="001446CC" w:rsidRDefault="001446CC" w:rsidP="0030008B">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4AD63581" wp14:editId="16CF66DE">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03ADBD9E" w14:textId="77777777" w:rsidR="001446CC" w:rsidRDefault="001446CC" w:rsidP="0030008B">
            <w:pPr>
              <w:pStyle w:val="NormalWeb"/>
              <w:spacing w:before="0" w:beforeAutospacing="0" w:after="0" w:afterAutospacing="0"/>
              <w:rPr>
                <w:rFonts w:ascii="Poppins" w:hAnsi="Poppins" w:cs="Poppins"/>
                <w:b/>
                <w:bCs/>
                <w:color w:val="000000"/>
                <w:sz w:val="40"/>
                <w:szCs w:val="40"/>
              </w:rPr>
            </w:pPr>
          </w:p>
          <w:p w14:paraId="3B50023B" w14:textId="77777777" w:rsidR="001446CC" w:rsidRPr="009B1E50" w:rsidRDefault="001446CC" w:rsidP="0030008B">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0772753E" w14:textId="77777777" w:rsidR="001446CC" w:rsidRPr="009B1E50" w:rsidRDefault="001446CC" w:rsidP="0030008B">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4D087CE7" w14:textId="77777777" w:rsidR="001446CC" w:rsidRPr="00EB4FBF" w:rsidRDefault="001446CC" w:rsidP="0030008B">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13"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59AC784B" w14:textId="77777777" w:rsidR="001446CC" w:rsidRPr="00EB4FBF" w:rsidRDefault="001446CC" w:rsidP="0030008B">
            <w:pPr>
              <w:rPr>
                <w:color w:val="404040" w:themeColor="text1" w:themeTint="BF"/>
                <w:sz w:val="20"/>
                <w:szCs w:val="20"/>
              </w:rPr>
            </w:pPr>
          </w:p>
          <w:p w14:paraId="488FAEEF" w14:textId="77777777" w:rsidR="001446CC" w:rsidRDefault="001446CC" w:rsidP="0030008B">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4B36F0EC" w14:textId="77777777" w:rsidR="001446CC" w:rsidRPr="00CC13CE" w:rsidRDefault="001446CC" w:rsidP="0030008B">
            <w:pPr>
              <w:spacing w:line="276" w:lineRule="auto"/>
              <w:ind w:left="697" w:right="578"/>
              <w:rPr>
                <w:rFonts w:ascii="Poppins" w:hAnsi="Poppins" w:cs="Poppins"/>
                <w:sz w:val="20"/>
                <w:szCs w:val="20"/>
              </w:rPr>
            </w:pPr>
          </w:p>
          <w:p w14:paraId="15C56F5E" w14:textId="77777777" w:rsidR="001446CC" w:rsidRPr="00B50669" w:rsidRDefault="00000000" w:rsidP="0030008B">
            <w:pPr>
              <w:pStyle w:val="ListParagraph"/>
              <w:widowControl w:val="0"/>
              <w:numPr>
                <w:ilvl w:val="0"/>
                <w:numId w:val="4"/>
              </w:numPr>
              <w:autoSpaceDE w:val="0"/>
              <w:autoSpaceDN w:val="0"/>
              <w:spacing w:line="276" w:lineRule="auto"/>
              <w:ind w:right="578"/>
              <w:contextualSpacing w:val="0"/>
              <w:rPr>
                <w:rFonts w:ascii="Poppins" w:hAnsi="Poppins" w:cs="Poppins"/>
                <w:color w:val="EF7855"/>
                <w:sz w:val="20"/>
                <w:szCs w:val="20"/>
              </w:rPr>
            </w:pPr>
            <w:hyperlink r:id="rId14" w:history="1">
              <w:r w:rsidR="001446CC" w:rsidRPr="00B50669">
                <w:rPr>
                  <w:rStyle w:val="Hyperlink"/>
                  <w:rFonts w:ascii="Poppins" w:hAnsi="Poppins" w:cs="Poppins"/>
                  <w:color w:val="EF7855"/>
                  <w:sz w:val="20"/>
                  <w:szCs w:val="20"/>
                  <w:u w:val="none"/>
                </w:rPr>
                <w:t>Cover Letter Builder</w:t>
              </w:r>
            </w:hyperlink>
          </w:p>
          <w:p w14:paraId="524E36A0" w14:textId="77777777" w:rsidR="001446CC" w:rsidRPr="00B50669" w:rsidRDefault="00000000" w:rsidP="0030008B">
            <w:pPr>
              <w:pStyle w:val="ListParagraph"/>
              <w:widowControl w:val="0"/>
              <w:numPr>
                <w:ilvl w:val="0"/>
                <w:numId w:val="4"/>
              </w:numPr>
              <w:autoSpaceDE w:val="0"/>
              <w:autoSpaceDN w:val="0"/>
              <w:spacing w:line="276" w:lineRule="auto"/>
              <w:ind w:right="578"/>
              <w:contextualSpacing w:val="0"/>
              <w:rPr>
                <w:rFonts w:ascii="Poppins" w:hAnsi="Poppins" w:cs="Poppins"/>
                <w:color w:val="EF7855"/>
                <w:sz w:val="20"/>
                <w:szCs w:val="20"/>
              </w:rPr>
            </w:pPr>
            <w:hyperlink r:id="rId15" w:history="1">
              <w:r w:rsidR="001446CC" w:rsidRPr="00B50669">
                <w:rPr>
                  <w:rStyle w:val="Hyperlink"/>
                  <w:rFonts w:ascii="Poppins" w:hAnsi="Poppins" w:cs="Poppins"/>
                  <w:color w:val="EF7855"/>
                  <w:sz w:val="20"/>
                  <w:szCs w:val="20"/>
                  <w:u w:val="none"/>
                </w:rPr>
                <w:t>How to Write a Cover Letter</w:t>
              </w:r>
            </w:hyperlink>
          </w:p>
          <w:p w14:paraId="1D926AEC" w14:textId="77777777" w:rsidR="001446CC" w:rsidRPr="00B50669" w:rsidRDefault="00000000" w:rsidP="0030008B">
            <w:pPr>
              <w:pStyle w:val="ListParagraph"/>
              <w:widowControl w:val="0"/>
              <w:numPr>
                <w:ilvl w:val="0"/>
                <w:numId w:val="4"/>
              </w:numPr>
              <w:autoSpaceDE w:val="0"/>
              <w:autoSpaceDN w:val="0"/>
              <w:spacing w:line="276" w:lineRule="auto"/>
              <w:ind w:right="578"/>
              <w:contextualSpacing w:val="0"/>
              <w:rPr>
                <w:rFonts w:ascii="Poppins" w:hAnsi="Poppins" w:cs="Poppins"/>
                <w:color w:val="EF7855"/>
                <w:sz w:val="20"/>
                <w:szCs w:val="20"/>
              </w:rPr>
            </w:pPr>
            <w:hyperlink r:id="rId16" w:history="1">
              <w:r w:rsidR="001446CC" w:rsidRPr="00B50669">
                <w:rPr>
                  <w:rStyle w:val="Hyperlink"/>
                  <w:rFonts w:ascii="Poppins" w:hAnsi="Poppins" w:cs="Poppins"/>
                  <w:color w:val="EF7855"/>
                  <w:sz w:val="20"/>
                  <w:szCs w:val="20"/>
                  <w:u w:val="none"/>
                </w:rPr>
                <w:t>Cover Letter Examples by Industry</w:t>
              </w:r>
            </w:hyperlink>
          </w:p>
          <w:p w14:paraId="151CAE90" w14:textId="77777777" w:rsidR="001446CC" w:rsidRPr="00CC13CE" w:rsidRDefault="001446CC" w:rsidP="0030008B">
            <w:pPr>
              <w:spacing w:line="276" w:lineRule="auto"/>
              <w:ind w:left="697" w:right="578"/>
              <w:rPr>
                <w:rFonts w:ascii="Poppins" w:hAnsi="Poppins" w:cs="Poppins"/>
                <w:sz w:val="20"/>
                <w:szCs w:val="20"/>
              </w:rPr>
            </w:pPr>
          </w:p>
          <w:p w14:paraId="08618117" w14:textId="77777777" w:rsidR="001446CC" w:rsidRPr="00CC13CE" w:rsidRDefault="001446CC" w:rsidP="0030008B">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1FA1FA5E" w14:textId="77777777" w:rsidR="001446CC" w:rsidRPr="00CC13CE" w:rsidRDefault="001446CC" w:rsidP="0030008B">
            <w:pPr>
              <w:spacing w:line="276" w:lineRule="auto"/>
              <w:ind w:left="697" w:right="578"/>
              <w:rPr>
                <w:rFonts w:ascii="Poppins" w:hAnsi="Poppins" w:cs="Poppins"/>
                <w:sz w:val="20"/>
                <w:szCs w:val="20"/>
              </w:rPr>
            </w:pPr>
          </w:p>
          <w:p w14:paraId="240EA5AB" w14:textId="77777777" w:rsidR="001446CC" w:rsidRPr="00B50669" w:rsidRDefault="00000000" w:rsidP="0030008B">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7" w:history="1">
              <w:r w:rsidR="001446CC" w:rsidRPr="00B50669">
                <w:rPr>
                  <w:rStyle w:val="Hyperlink"/>
                  <w:rFonts w:ascii="Poppins" w:hAnsi="Poppins" w:cs="Poppins"/>
                  <w:color w:val="EF7855"/>
                  <w:sz w:val="20"/>
                  <w:szCs w:val="20"/>
                  <w:u w:val="none"/>
                </w:rPr>
                <w:t>Free CV Builder</w:t>
              </w:r>
            </w:hyperlink>
          </w:p>
          <w:p w14:paraId="60F64977" w14:textId="77777777" w:rsidR="001446CC" w:rsidRPr="00B50669" w:rsidRDefault="00000000" w:rsidP="0030008B">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8" w:history="1">
              <w:r w:rsidR="001446CC" w:rsidRPr="00B50669">
                <w:rPr>
                  <w:rStyle w:val="Hyperlink"/>
                  <w:rFonts w:ascii="Poppins" w:hAnsi="Poppins" w:cs="Poppins"/>
                  <w:color w:val="EF7855"/>
                  <w:sz w:val="20"/>
                  <w:szCs w:val="20"/>
                  <w:u w:val="none"/>
                </w:rPr>
                <w:t>How to Write a CV</w:t>
              </w:r>
            </w:hyperlink>
          </w:p>
          <w:p w14:paraId="636D4AD9" w14:textId="77777777" w:rsidR="001446CC" w:rsidRPr="00B50669" w:rsidRDefault="00000000" w:rsidP="0030008B">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9" w:history="1">
              <w:r w:rsidR="001446CC" w:rsidRPr="00B50669">
                <w:rPr>
                  <w:rStyle w:val="Hyperlink"/>
                  <w:rFonts w:ascii="Poppins" w:hAnsi="Poppins" w:cs="Poppins"/>
                  <w:color w:val="EF7855"/>
                  <w:sz w:val="20"/>
                  <w:szCs w:val="20"/>
                  <w:u w:val="none"/>
                </w:rPr>
                <w:t>CV Examples by Industry</w:t>
              </w:r>
            </w:hyperlink>
          </w:p>
          <w:p w14:paraId="72DD40E5" w14:textId="77777777" w:rsidR="001446CC" w:rsidRPr="00EB4FBF" w:rsidRDefault="001446CC" w:rsidP="0030008B">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2D0F77C5" w14:textId="77777777" w:rsidR="001446CC" w:rsidRPr="00EB4FBF" w:rsidRDefault="001446CC" w:rsidP="0030008B">
            <w:pPr>
              <w:pStyle w:val="NormalWeb"/>
              <w:spacing w:before="0" w:beforeAutospacing="0" w:after="0" w:afterAutospacing="0"/>
              <w:ind w:left="700" w:right="580"/>
              <w:rPr>
                <w:sz w:val="20"/>
                <w:szCs w:val="20"/>
              </w:rPr>
            </w:pPr>
          </w:p>
          <w:p w14:paraId="45728DAB" w14:textId="77777777" w:rsidR="001446CC" w:rsidRPr="00EB4FBF" w:rsidRDefault="001446CC" w:rsidP="0030008B">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6B1AF70" w14:textId="77777777" w:rsidR="001446CC" w:rsidRPr="009B1E50" w:rsidRDefault="001446CC" w:rsidP="0030008B">
            <w:pPr>
              <w:rPr>
                <w:color w:val="404040" w:themeColor="text1" w:themeTint="BF"/>
              </w:rPr>
            </w:pPr>
          </w:p>
          <w:p w14:paraId="79A43F1D" w14:textId="77777777" w:rsidR="001446CC" w:rsidRDefault="001446CC" w:rsidP="0030008B">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DAA0454" wp14:editId="6E74CE66">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D163D2A" w14:textId="77777777" w:rsidR="001446CC" w:rsidRDefault="001446CC" w:rsidP="0030008B">
            <w:pPr>
              <w:pStyle w:val="NormalWeb"/>
              <w:spacing w:before="0" w:beforeAutospacing="0" w:after="0" w:afterAutospacing="0"/>
              <w:ind w:right="580"/>
              <w:rPr>
                <w:rFonts w:ascii="Poppins" w:hAnsi="Poppins" w:cs="Poppins"/>
                <w:b/>
                <w:bCs/>
                <w:color w:val="404040" w:themeColor="text1" w:themeTint="BF"/>
                <w:sz w:val="16"/>
                <w:szCs w:val="16"/>
              </w:rPr>
            </w:pPr>
          </w:p>
          <w:p w14:paraId="49353106" w14:textId="77777777" w:rsidR="001446CC" w:rsidRPr="00AA6360" w:rsidRDefault="001446CC" w:rsidP="0030008B">
            <w:pPr>
              <w:pStyle w:val="NormalWeb"/>
              <w:spacing w:before="0" w:beforeAutospacing="0" w:after="0" w:afterAutospacing="0"/>
              <w:ind w:right="580"/>
              <w:rPr>
                <w:rFonts w:ascii="Poppins" w:hAnsi="Poppins" w:cs="Poppins"/>
                <w:b/>
                <w:bCs/>
                <w:color w:val="404040" w:themeColor="text1" w:themeTint="BF"/>
                <w:sz w:val="16"/>
                <w:szCs w:val="16"/>
              </w:rPr>
            </w:pPr>
          </w:p>
          <w:p w14:paraId="18A698EF" w14:textId="77777777" w:rsidR="001446CC" w:rsidRDefault="001446CC" w:rsidP="0030008B">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742CBB6A" w14:textId="77777777" w:rsidR="001446CC" w:rsidRPr="001446CC" w:rsidRDefault="001446CC" w:rsidP="001446CC">
      <w:pPr>
        <w:rPr>
          <w:sz w:val="2"/>
          <w:szCs w:val="2"/>
        </w:rPr>
      </w:pPr>
    </w:p>
    <w:sectPr w:rsidR="001446CC" w:rsidRPr="001446CC" w:rsidSect="00A82F40">
      <w:headerReference w:type="even" r:id="rId21"/>
      <w:headerReference w:type="default" r:id="rId22"/>
      <w:footerReference w:type="even" r:id="rId23"/>
      <w:footerReference w:type="default" r:id="rId24"/>
      <w:headerReference w:type="first" r:id="rId25"/>
      <w:footerReference w:type="first" r:id="rId26"/>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D9A52" w14:textId="77777777" w:rsidR="004E4DE0" w:rsidRDefault="004E4DE0" w:rsidP="00555DCA">
      <w:pPr>
        <w:spacing w:after="0" w:line="240" w:lineRule="auto"/>
      </w:pPr>
      <w:r>
        <w:separator/>
      </w:r>
    </w:p>
  </w:endnote>
  <w:endnote w:type="continuationSeparator" w:id="0">
    <w:p w14:paraId="0054EA5F" w14:textId="77777777" w:rsidR="004E4DE0" w:rsidRDefault="004E4DE0" w:rsidP="00555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Inter">
    <w:altName w:val="Calibri"/>
    <w:panose1 w:val="020B0604020202020204"/>
    <w:charset w:val="00"/>
    <w:family w:val="auto"/>
    <w:pitch w:val="variable"/>
    <w:sig w:usb0="E00002FF" w:usb1="1200A1FF" w:usb2="00000001" w:usb3="00000000" w:csb0="0000019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71A1E" w14:textId="77777777" w:rsidR="00555DCA" w:rsidRDefault="00555D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0472A" w14:textId="77777777" w:rsidR="00555DCA" w:rsidRDefault="00555D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26E6E" w14:textId="77777777" w:rsidR="00555DCA" w:rsidRDefault="00555D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BF9EB" w14:textId="77777777" w:rsidR="004E4DE0" w:rsidRDefault="004E4DE0" w:rsidP="00555DCA">
      <w:pPr>
        <w:spacing w:after="0" w:line="240" w:lineRule="auto"/>
      </w:pPr>
      <w:r>
        <w:separator/>
      </w:r>
    </w:p>
  </w:footnote>
  <w:footnote w:type="continuationSeparator" w:id="0">
    <w:p w14:paraId="3809B76B" w14:textId="77777777" w:rsidR="004E4DE0" w:rsidRDefault="004E4DE0" w:rsidP="00555D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E8D09" w14:textId="77777777" w:rsidR="00555DCA" w:rsidRDefault="00555D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4BD33" w14:textId="77777777" w:rsidR="00555DCA" w:rsidRDefault="00555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85A29" w14:textId="77777777" w:rsidR="00555DCA" w:rsidRDefault="00555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3"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521726"/>
    <w:multiLevelType w:val="hybridMultilevel"/>
    <w:tmpl w:val="8D9C2E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42194134">
    <w:abstractNumId w:val="4"/>
  </w:num>
  <w:num w:numId="2" w16cid:durableId="336612328">
    <w:abstractNumId w:val="3"/>
  </w:num>
  <w:num w:numId="3" w16cid:durableId="760640895">
    <w:abstractNumId w:val="1"/>
  </w:num>
  <w:num w:numId="4" w16cid:durableId="923338637">
    <w:abstractNumId w:val="2"/>
  </w:num>
  <w:num w:numId="5" w16cid:durableId="2114082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isplayBackgroundShape/>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0BC"/>
    <w:rsid w:val="00041A32"/>
    <w:rsid w:val="00080544"/>
    <w:rsid w:val="00094286"/>
    <w:rsid w:val="001318B5"/>
    <w:rsid w:val="001446CC"/>
    <w:rsid w:val="001E375A"/>
    <w:rsid w:val="001E53B3"/>
    <w:rsid w:val="002638A5"/>
    <w:rsid w:val="002869C5"/>
    <w:rsid w:val="00290E1E"/>
    <w:rsid w:val="002969E2"/>
    <w:rsid w:val="00297B24"/>
    <w:rsid w:val="002F49A3"/>
    <w:rsid w:val="00330694"/>
    <w:rsid w:val="00334F15"/>
    <w:rsid w:val="003746B6"/>
    <w:rsid w:val="003A1F64"/>
    <w:rsid w:val="003C2935"/>
    <w:rsid w:val="00483A1A"/>
    <w:rsid w:val="004E4DE0"/>
    <w:rsid w:val="00552262"/>
    <w:rsid w:val="00555DCA"/>
    <w:rsid w:val="005A16C2"/>
    <w:rsid w:val="005A7E4D"/>
    <w:rsid w:val="005E2E95"/>
    <w:rsid w:val="006159AF"/>
    <w:rsid w:val="00631B69"/>
    <w:rsid w:val="0067204C"/>
    <w:rsid w:val="006E09D1"/>
    <w:rsid w:val="00777F8C"/>
    <w:rsid w:val="008E6BCA"/>
    <w:rsid w:val="008F10F1"/>
    <w:rsid w:val="008F3EB7"/>
    <w:rsid w:val="0091275C"/>
    <w:rsid w:val="009260D3"/>
    <w:rsid w:val="009805A9"/>
    <w:rsid w:val="00A14B2C"/>
    <w:rsid w:val="00A82F40"/>
    <w:rsid w:val="00AA780F"/>
    <w:rsid w:val="00AB7032"/>
    <w:rsid w:val="00B6506D"/>
    <w:rsid w:val="00B67A7B"/>
    <w:rsid w:val="00BA1FD4"/>
    <w:rsid w:val="00BB53C8"/>
    <w:rsid w:val="00BB7FD1"/>
    <w:rsid w:val="00C61596"/>
    <w:rsid w:val="00C765E7"/>
    <w:rsid w:val="00C939FE"/>
    <w:rsid w:val="00CA2900"/>
    <w:rsid w:val="00D05FC6"/>
    <w:rsid w:val="00D32D51"/>
    <w:rsid w:val="00D47363"/>
    <w:rsid w:val="00D6467F"/>
    <w:rsid w:val="00D67A81"/>
    <w:rsid w:val="00D70A81"/>
    <w:rsid w:val="00DD7C8F"/>
    <w:rsid w:val="00E60E94"/>
    <w:rsid w:val="00EE2DF3"/>
    <w:rsid w:val="00F13DF6"/>
    <w:rsid w:val="00F82533"/>
    <w:rsid w:val="00F82EE5"/>
    <w:rsid w:val="00FA20BC"/>
    <w:rsid w:val="00FE4880"/>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F4774B"/>
  <w15:chartTrackingRefBased/>
  <w15:docId w15:val="{2129A4C8-52BC-504B-AC66-10A5917C3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650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F82EE5"/>
    <w:pPr>
      <w:ind w:left="720"/>
      <w:contextualSpacing/>
    </w:pPr>
  </w:style>
  <w:style w:type="paragraph" w:styleId="NormalWeb">
    <w:name w:val="Normal (Web)"/>
    <w:basedOn w:val="Normal"/>
    <w:uiPriority w:val="99"/>
    <w:unhideWhenUsed/>
    <w:rsid w:val="005E2E95"/>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E2E95"/>
    <w:rPr>
      <w:color w:val="0000FF"/>
      <w:u w:val="single"/>
    </w:rPr>
  </w:style>
  <w:style w:type="paragraph" w:styleId="Header">
    <w:name w:val="header"/>
    <w:basedOn w:val="Normal"/>
    <w:link w:val="HeaderChar"/>
    <w:uiPriority w:val="99"/>
    <w:unhideWhenUsed/>
    <w:rsid w:val="00555D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DCA"/>
  </w:style>
  <w:style w:type="paragraph" w:styleId="Footer">
    <w:name w:val="footer"/>
    <w:basedOn w:val="Normal"/>
    <w:link w:val="FooterChar"/>
    <w:uiPriority w:val="99"/>
    <w:unhideWhenUsed/>
    <w:rsid w:val="00555D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D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esumewriterdirect.com/cover-letter/?utm_source=CL_Word_Doc&amp;utm_medium=RWD_Link&amp;utm_campaign=RG_Downloads" TargetMode="External"/><Relationship Id="rId18" Type="http://schemas.openxmlformats.org/officeDocument/2006/relationships/hyperlink" Target="https://resumegenius.com/how-to-write-a-resume?utm_source=CL_Word_Doc&amp;utm_medium=How_to_Write_Resume_Link&amp;utm_campaign=RG_Downloads"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resumegenius.com/?utm_source=CL_Word_Doc&amp;utm_medium=Resume_Builder_Link&amp;utm_campaign=RG_Downloads"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resumegenius.com/cover-letter-examples?utm_source=CL_Word_Doc&amp;utm_medium=Cover_Letter_Examples_Link&amp;utm_campaign=RG_Downloads"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resumegenius.com/cover-letters-the-how-to-guide?utm_source=CL_Word_Doc&amp;utm_medium=Cover_Letter_Guide_Link&amp;utm_campaign=RG_Download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resumegenius.com/resume-samples?utm_source=CL_Word_Doc&amp;utm_medium=Resume_Samples_Link&amp;utm_campaign=RG_Download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esumegenius.com/cover-letter-builder?utm_source=CL_Word_Doc&amp;utm_medium=Cover_Letter_Builder_Link&amp;utm_campaign=RG_Downloads"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seb/Downloads/Creative-Cover-Letter-Templates-Free-Download%205/Bloomsbury-Creative-Cover-Letter-Templates-Word-Download/Bloomsbury-Creative-Cover-Letter-Template-Blue%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22F6D-5F4C-114D-AAEB-FED2A4FF4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Bloomsbury-Creative-Cover-Letter-Template-Blue .dotx</Template>
  <TotalTime>8</TotalTime>
  <Pages>2</Pages>
  <Words>542</Words>
  <Characters>3094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Sebastian Michael Morgan</cp:lastModifiedBy>
  <cp:revision>6</cp:revision>
  <cp:lastPrinted>2022-03-15T07:37:00Z</cp:lastPrinted>
  <dcterms:created xsi:type="dcterms:W3CDTF">2022-03-17T04:12:00Z</dcterms:created>
  <dcterms:modified xsi:type="dcterms:W3CDTF">2023-05-23T07:43:00Z</dcterms:modified>
</cp:coreProperties>
</file>